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271A" w:rsidR="001B28C7" w:rsidP="00E12364" w:rsidRDefault="001B28C7" w14:paraId="966b98c" w14:textId="966b98c">
      <w:pPr>
        <w:spacing w:after="0"/>
        <w:jc w:val="both"/>
        <w15:collapsed w:val="false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        REPUBLIKA HRVATSKA</w:t>
      </w:r>
    </w:p>
    <w:p w:rsidRPr="0096271A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TRGOVAČKI SUD U VARAŽDINU            </w:t>
      </w:r>
      <w:r w:rsidRPr="0096271A">
        <w:rPr>
          <w:rFonts w:ascii="Arial" w:hAnsi="Arial" w:cs="Arial"/>
        </w:rPr>
        <w:tab/>
      </w:r>
      <w:r w:rsidRPr="0096271A">
        <w:rPr>
          <w:rFonts w:ascii="Arial" w:hAnsi="Arial" w:cs="Arial"/>
        </w:rPr>
        <w:tab/>
        <w:t xml:space="preserve">         </w:t>
      </w:r>
    </w:p>
    <w:p w:rsidRPr="0096271A" w:rsidR="001B28C7" w:rsidP="00E12364" w:rsidRDefault="001B28C7">
      <w:pPr>
        <w:spacing w:after="0"/>
        <w:jc w:val="both"/>
        <w:rPr>
          <w:rFonts w:ascii="Arial" w:hAnsi="Arial" w:cs="Arial"/>
        </w:rPr>
      </w:pPr>
    </w:p>
    <w:p w:rsidRPr="0096271A" w:rsidR="00DF1C6A" w:rsidP="00E12364" w:rsidRDefault="00DF1C6A">
      <w:pPr>
        <w:spacing w:after="0"/>
        <w:jc w:val="both"/>
        <w:rPr>
          <w:rFonts w:ascii="Arial" w:hAnsi="Arial" w:cs="Arial"/>
        </w:rPr>
      </w:pPr>
    </w:p>
    <w:p w:rsidRPr="0096271A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Z A P I S N I K</w:t>
      </w:r>
    </w:p>
    <w:p w:rsidRPr="0096271A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od </w:t>
      </w:r>
      <w:r w:rsidRPr="0096271A" w:rsidR="004230BA">
        <w:rPr>
          <w:rFonts w:ascii="Arial" w:hAnsi="Arial" w:cs="Arial"/>
        </w:rPr>
        <w:t xml:space="preserve">8. </w:t>
      </w:r>
      <w:r w:rsidR="0096271A">
        <w:rPr>
          <w:rFonts w:ascii="Arial" w:hAnsi="Arial" w:cs="Arial"/>
        </w:rPr>
        <w:t xml:space="preserve">lipnja 2021.   </w:t>
      </w:r>
      <w:r w:rsidRPr="0096271A" w:rsidR="004230BA">
        <w:rPr>
          <w:rFonts w:ascii="Arial" w:hAnsi="Arial" w:cs="Arial"/>
        </w:rPr>
        <w:t xml:space="preserve">  </w:t>
      </w:r>
    </w:p>
    <w:p w:rsidRPr="0096271A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96271A">
        <w:rPr>
          <w:rFonts w:ascii="Arial" w:hAnsi="Arial" w:cs="Arial"/>
          <w:color w:val="000000"/>
        </w:rPr>
        <w:t>sastavljen kod Trgovačkog suda u Varaždinu</w:t>
      </w:r>
    </w:p>
    <w:p w:rsidRPr="0096271A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96271A">
        <w:rPr>
          <w:rFonts w:ascii="Arial" w:hAnsi="Arial" w:cs="Arial"/>
          <w:color w:val="000000"/>
        </w:rPr>
        <w:t xml:space="preserve">o održanom </w:t>
      </w:r>
      <w:r w:rsidRPr="0096271A" w:rsidR="001F7F5A">
        <w:rPr>
          <w:rFonts w:ascii="Arial" w:hAnsi="Arial" w:cs="Arial"/>
          <w:color w:val="000000"/>
        </w:rPr>
        <w:t>ročištu radi ispitivanja tražbina</w:t>
      </w:r>
    </w:p>
    <w:p w:rsidRPr="0096271A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96271A">
        <w:rPr>
          <w:rFonts w:ascii="Arial" w:hAnsi="Arial" w:cs="Arial"/>
          <w:color w:val="000000"/>
        </w:rPr>
        <w:t xml:space="preserve">u </w:t>
      </w:r>
      <w:proofErr w:type="spellStart"/>
      <w:r w:rsidRPr="0096271A">
        <w:rPr>
          <w:rFonts w:ascii="Arial" w:hAnsi="Arial" w:cs="Arial"/>
          <w:color w:val="000000"/>
        </w:rPr>
        <w:t>predstečajnom</w:t>
      </w:r>
      <w:proofErr w:type="spellEnd"/>
      <w:r w:rsidRPr="0096271A">
        <w:rPr>
          <w:rFonts w:ascii="Arial" w:hAnsi="Arial" w:cs="Arial"/>
          <w:color w:val="000000"/>
        </w:rPr>
        <w:t xml:space="preserve"> postupku nad dužnikom</w:t>
      </w:r>
    </w:p>
    <w:p w:rsidRPr="0096271A" w:rsidR="001F7F5A" w:rsidP="001F7F5A" w:rsidRDefault="0096271A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VELIS MARKETING d.o.o., Varaždin, Braće Radića 182</w:t>
      </w:r>
    </w:p>
    <w:p w:rsidRPr="0096271A" w:rsidR="001B28C7" w:rsidP="001F7F5A" w:rsidRDefault="001F7F5A">
      <w:pPr>
        <w:pStyle w:val="Bezproreda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OIB: </w:t>
      </w:r>
      <w:r w:rsidR="0096271A">
        <w:rPr>
          <w:rFonts w:ascii="Arial" w:hAnsi="Arial" w:cs="Arial"/>
        </w:rPr>
        <w:t>08753524786</w:t>
      </w:r>
      <w:r w:rsidRPr="0096271A" w:rsidR="004230BA">
        <w:rPr>
          <w:rFonts w:ascii="Arial" w:hAnsi="Arial" w:cs="Arial"/>
        </w:rPr>
        <w:t xml:space="preserve"> </w:t>
      </w:r>
    </w:p>
    <w:p w:rsidRPr="0096271A" w:rsidR="00DF1C6A" w:rsidP="00E12364" w:rsidRDefault="00DF1C6A">
      <w:pPr>
        <w:jc w:val="center"/>
        <w:rPr>
          <w:rFonts w:ascii="Arial" w:hAnsi="Arial" w:cs="Arial"/>
        </w:rPr>
      </w:pPr>
    </w:p>
    <w:p w:rsidRPr="0096271A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>Nazočni od strane suda:</w:t>
      </w:r>
    </w:p>
    <w:p w:rsidRPr="0096271A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>Stečajn</w:t>
      </w:r>
      <w:r w:rsidRPr="0096271A" w:rsidR="002007E7">
        <w:rPr>
          <w:rFonts w:ascii="Arial" w:hAnsi="Arial" w:cs="Arial"/>
        </w:rPr>
        <w:t>a sutkinja</w:t>
      </w:r>
      <w:r w:rsidRPr="0096271A">
        <w:rPr>
          <w:rFonts w:ascii="Arial" w:hAnsi="Arial" w:cs="Arial"/>
        </w:rPr>
        <w:t>: Melita Poljanec Bubaš</w:t>
      </w:r>
    </w:p>
    <w:p w:rsidRPr="0096271A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>Zapisničar</w:t>
      </w:r>
      <w:r w:rsidRPr="0096271A" w:rsidR="002007E7">
        <w:rPr>
          <w:rFonts w:ascii="Arial" w:hAnsi="Arial" w:cs="Arial"/>
        </w:rPr>
        <w:t xml:space="preserve">ka: Nikolina Šobak </w:t>
      </w:r>
      <w:r w:rsidRPr="0096271A">
        <w:rPr>
          <w:rFonts w:ascii="Arial" w:hAnsi="Arial" w:cs="Arial"/>
        </w:rPr>
        <w:t xml:space="preserve">    </w:t>
      </w:r>
    </w:p>
    <w:p w:rsidRPr="0096271A" w:rsidR="001B28C7" w:rsidP="00E12364" w:rsidRDefault="001B28C7">
      <w:pPr>
        <w:jc w:val="both"/>
        <w:rPr>
          <w:rFonts w:ascii="Arial" w:hAnsi="Arial" w:cs="Arial"/>
        </w:rPr>
      </w:pPr>
    </w:p>
    <w:p w:rsidRPr="0096271A" w:rsidR="001B28C7" w:rsidP="00E12364" w:rsidRDefault="002007E7">
      <w:pPr>
        <w:ind w:firstLine="708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Početak u </w:t>
      </w:r>
      <w:r w:rsidRPr="0096271A" w:rsidR="001B28C7">
        <w:rPr>
          <w:rFonts w:ascii="Arial" w:hAnsi="Arial" w:cs="Arial"/>
        </w:rPr>
        <w:t>9,</w:t>
      </w:r>
      <w:r w:rsidR="0096271A">
        <w:rPr>
          <w:rFonts w:ascii="Arial" w:hAnsi="Arial" w:cs="Arial"/>
        </w:rPr>
        <w:t>30</w:t>
      </w:r>
      <w:r w:rsidRPr="0096271A" w:rsidR="001B28C7">
        <w:rPr>
          <w:rFonts w:ascii="Arial" w:hAnsi="Arial" w:cs="Arial"/>
        </w:rPr>
        <w:t xml:space="preserve"> sati.</w:t>
      </w:r>
    </w:p>
    <w:p w:rsidRPr="0096271A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</w:p>
    <w:p w:rsidRPr="0096271A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>Konstatira se da su na današnje ročište radi ispitivanja tražbina pristupili:</w:t>
      </w:r>
    </w:p>
    <w:p w:rsidRPr="0096271A" w:rsidR="0078426B" w:rsidP="00E12364" w:rsidRDefault="0078426B">
      <w:pPr>
        <w:spacing w:after="0"/>
        <w:ind w:firstLine="720"/>
        <w:jc w:val="both"/>
        <w:rPr>
          <w:rFonts w:ascii="Arial" w:hAnsi="Arial" w:cs="Arial"/>
        </w:rPr>
      </w:pPr>
    </w:p>
    <w:p w:rsidRPr="0096271A" w:rsidR="0078426B" w:rsidP="0078426B" w:rsidRDefault="0078426B">
      <w:pPr>
        <w:pStyle w:val="Odlomakpopisa"/>
        <w:numPr>
          <w:ilvl w:val="0"/>
          <w:numId w:val="47"/>
        </w:numPr>
        <w:spacing w:after="0"/>
        <w:rPr>
          <w:rFonts w:ascii="Arial" w:hAnsi="Arial" w:cs="Arial"/>
        </w:rPr>
      </w:pPr>
      <w:r w:rsidRPr="0096271A">
        <w:rPr>
          <w:rFonts w:ascii="Arial" w:hAnsi="Arial" w:cs="Arial"/>
        </w:rPr>
        <w:t>POVJERENI</w:t>
      </w:r>
      <w:r w:rsidR="0096271A">
        <w:rPr>
          <w:rFonts w:ascii="Arial" w:hAnsi="Arial" w:cs="Arial"/>
        </w:rPr>
        <w:t xml:space="preserve">CA Vesna </w:t>
      </w:r>
      <w:proofErr w:type="spellStart"/>
      <w:r w:rsidR="0096271A">
        <w:rPr>
          <w:rFonts w:ascii="Arial" w:hAnsi="Arial" w:cs="Arial"/>
        </w:rPr>
        <w:t>Baranašić</w:t>
      </w:r>
      <w:proofErr w:type="spellEnd"/>
      <w:r w:rsidR="0096271A">
        <w:rPr>
          <w:rFonts w:ascii="Arial" w:hAnsi="Arial" w:cs="Arial"/>
        </w:rPr>
        <w:t xml:space="preserve"> Horvat</w:t>
      </w:r>
    </w:p>
    <w:p w:rsidRPr="0096271A" w:rsidR="002007E7" w:rsidP="00E12364" w:rsidRDefault="002007E7">
      <w:pPr>
        <w:spacing w:after="0"/>
        <w:ind w:firstLine="720"/>
        <w:jc w:val="both"/>
        <w:rPr>
          <w:rFonts w:ascii="Arial" w:hAnsi="Arial" w:cs="Arial"/>
        </w:rPr>
      </w:pPr>
    </w:p>
    <w:p w:rsidRPr="0096271A" w:rsidR="001B28C7" w:rsidP="00E12364" w:rsidRDefault="00E319DB">
      <w:pPr>
        <w:pStyle w:val="Odlomakpopisa"/>
        <w:numPr>
          <w:ilvl w:val="0"/>
          <w:numId w:val="47"/>
        </w:numPr>
        <w:tabs>
          <w:tab w:val="clear" w:pos="851"/>
        </w:tabs>
        <w:spacing w:after="200" w:line="276" w:lineRule="auto"/>
        <w:contextualSpacing/>
        <w:jc w:val="left"/>
        <w:rPr>
          <w:rFonts w:ascii="Arial" w:hAnsi="Arial" w:cs="Arial"/>
          <w:color w:val="FF0000"/>
        </w:rPr>
      </w:pPr>
      <w:r w:rsidRPr="0096271A">
        <w:rPr>
          <w:rFonts w:ascii="Arial" w:hAnsi="Arial" w:cs="Arial"/>
        </w:rPr>
        <w:t>ZA DUŽNIKA:</w:t>
      </w:r>
      <w:r w:rsidRPr="0096271A" w:rsidR="0078426B">
        <w:rPr>
          <w:rFonts w:ascii="Arial" w:hAnsi="Arial" w:cs="Arial"/>
        </w:rPr>
        <w:t xml:space="preserve"> </w:t>
      </w:r>
      <w:r w:rsidR="0096271A">
        <w:rPr>
          <w:rFonts w:ascii="Arial" w:hAnsi="Arial" w:cs="Arial"/>
        </w:rPr>
        <w:t xml:space="preserve">punomoćnica Sanja </w:t>
      </w:r>
      <w:proofErr w:type="spellStart"/>
      <w:r w:rsidR="0096271A">
        <w:rPr>
          <w:rFonts w:ascii="Arial" w:hAnsi="Arial" w:cs="Arial"/>
        </w:rPr>
        <w:t>Smontara</w:t>
      </w:r>
      <w:proofErr w:type="spellEnd"/>
      <w:r w:rsidR="0096271A">
        <w:rPr>
          <w:rFonts w:ascii="Arial" w:hAnsi="Arial" w:cs="Arial"/>
        </w:rPr>
        <w:t>, odvjetnica iz Varaždina</w:t>
      </w:r>
    </w:p>
    <w:p w:rsidR="00771BFA" w:rsidP="00E319DB" w:rsidRDefault="00E319DB">
      <w:pPr>
        <w:pStyle w:val="ListaeSPIS"/>
        <w:numPr>
          <w:ilvl w:val="0"/>
          <w:numId w:val="47"/>
        </w:numPr>
        <w:rPr>
          <w:rFonts w:ascii="Arial" w:hAnsi="Arial" w:cs="Arial"/>
        </w:rPr>
      </w:pPr>
      <w:r w:rsidRPr="0096271A">
        <w:rPr>
          <w:rFonts w:ascii="Arial" w:hAnsi="Arial" w:cs="Arial"/>
        </w:rPr>
        <w:t>ZA VJEROVNIKE:</w:t>
      </w:r>
      <w:r w:rsidRPr="0096271A" w:rsidR="00EC709D">
        <w:rPr>
          <w:rFonts w:ascii="Arial" w:hAnsi="Arial" w:cs="Arial"/>
        </w:rPr>
        <w:t xml:space="preserve"> </w:t>
      </w:r>
      <w:r w:rsidRPr="0096271A" w:rsidR="00771BFA">
        <w:rPr>
          <w:rFonts w:ascii="Arial" w:hAnsi="Arial" w:cs="Arial"/>
        </w:rPr>
        <w:t xml:space="preserve"> </w:t>
      </w:r>
    </w:p>
    <w:p w:rsidR="0096271A" w:rsidP="009133ED" w:rsidRDefault="00403799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 w:rsidRPr="00083058">
        <w:rPr>
          <w:rFonts w:ascii="Arial" w:hAnsi="Arial" w:cs="Arial"/>
        </w:rPr>
        <w:t xml:space="preserve">Republika Hrvatska – zastupnica temeljem zakona Tanja </w:t>
      </w:r>
      <w:proofErr w:type="spellStart"/>
      <w:r w:rsidRPr="00083058">
        <w:rPr>
          <w:rFonts w:ascii="Arial" w:hAnsi="Arial" w:cs="Arial"/>
        </w:rPr>
        <w:t>Purić</w:t>
      </w:r>
      <w:proofErr w:type="spellEnd"/>
      <w:r w:rsidRPr="00083058">
        <w:rPr>
          <w:rFonts w:ascii="Arial" w:hAnsi="Arial" w:cs="Arial"/>
        </w:rPr>
        <w:t xml:space="preserve"> Stamenk</w:t>
      </w:r>
      <w:r w:rsidR="009133ED">
        <w:rPr>
          <w:rFonts w:ascii="Arial" w:hAnsi="Arial" w:cs="Arial"/>
        </w:rPr>
        <w:t>ović, zamjenica ŽDO u Varaždinu</w:t>
      </w:r>
    </w:p>
    <w:p w:rsidRPr="0096271A" w:rsidR="00F10D08" w:rsidP="00E226EC" w:rsidRDefault="001B28C7">
      <w:pPr>
        <w:ind w:firstLine="708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Objavljuje se da je predmet današnjeg ročišta ispitivanje prijavljenih tražbina i to onih prijavljenih od strane vjerovnika kao i tražbina koju je dužnik naveo u prijedlogu za otvaranje </w:t>
      </w:r>
      <w:proofErr w:type="spellStart"/>
      <w:r w:rsidRPr="0096271A">
        <w:rPr>
          <w:rFonts w:ascii="Arial" w:hAnsi="Arial" w:cs="Arial"/>
        </w:rPr>
        <w:t>predstečajnog</w:t>
      </w:r>
      <w:proofErr w:type="spellEnd"/>
      <w:r w:rsidRPr="0096271A">
        <w:rPr>
          <w:rFonts w:ascii="Arial" w:hAnsi="Arial" w:cs="Arial"/>
        </w:rPr>
        <w:t xml:space="preserve"> postupka, a za koje temeljem čl. 39. Stečajnog zakona (NN 71/15</w:t>
      </w:r>
      <w:r w:rsidRPr="0096271A" w:rsidR="004230BA">
        <w:rPr>
          <w:rFonts w:ascii="Arial" w:hAnsi="Arial" w:cs="Arial"/>
        </w:rPr>
        <w:t>, 104/17,</w:t>
      </w:r>
      <w:r w:rsidRPr="0096271A">
        <w:rPr>
          <w:rFonts w:ascii="Arial" w:hAnsi="Arial" w:cs="Arial"/>
        </w:rPr>
        <w:t xml:space="preserve"> dalje SZ) vrijedi predmnijeva</w:t>
      </w:r>
      <w:r w:rsidRPr="0096271A" w:rsidR="002007E7">
        <w:rPr>
          <w:rFonts w:ascii="Arial" w:hAnsi="Arial" w:cs="Arial"/>
        </w:rPr>
        <w:t>nje</w:t>
      </w:r>
      <w:r w:rsidRPr="0096271A">
        <w:rPr>
          <w:rFonts w:ascii="Arial" w:hAnsi="Arial" w:cs="Arial"/>
        </w:rPr>
        <w:t xml:space="preserve"> prijave tražbine.</w:t>
      </w:r>
    </w:p>
    <w:p w:rsidR="00D91F3B" w:rsidP="00304A44" w:rsidRDefault="00B60B15">
      <w:pPr>
        <w:spacing w:after="0"/>
        <w:ind w:firstLine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>Tražbine koje je osporio dužnik, povjerenik ili vjerovnik, posebno će se raspraviti (čl. 46. st. 4. SZ-a).</w:t>
      </w:r>
    </w:p>
    <w:p w:rsidRPr="0096271A" w:rsidR="00E226EC" w:rsidP="009133ED" w:rsidRDefault="00E226EC">
      <w:pPr>
        <w:spacing w:after="0"/>
        <w:jc w:val="both"/>
        <w:rPr>
          <w:rFonts w:ascii="Arial" w:hAnsi="Arial" w:cs="Arial"/>
        </w:rPr>
      </w:pPr>
    </w:p>
    <w:p w:rsidRPr="0096271A" w:rsidR="00D91F3B" w:rsidP="004230BA" w:rsidRDefault="00D91F3B">
      <w:pPr>
        <w:spacing w:after="0"/>
        <w:jc w:val="both"/>
        <w:rPr>
          <w:rFonts w:ascii="Arial" w:hAnsi="Arial" w:cs="Arial"/>
        </w:rPr>
      </w:pPr>
    </w:p>
    <w:p w:rsidR="0096271A" w:rsidP="00E226EC" w:rsidRDefault="00512A2A">
      <w:pPr>
        <w:spacing w:after="0"/>
        <w:ind w:firstLine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Konstatira se da su tražbine vjerovnika zavedene u tablici prijavljenih </w:t>
      </w:r>
      <w:r w:rsidRPr="0096271A" w:rsidR="00E24DB9">
        <w:rPr>
          <w:rFonts w:ascii="Arial" w:hAnsi="Arial" w:cs="Arial"/>
        </w:rPr>
        <w:t>tražbina, kako slijedi:</w:t>
      </w:r>
    </w:p>
    <w:p w:rsidRPr="0096271A" w:rsidR="0096271A" w:rsidP="0096271A" w:rsidRDefault="0096271A">
      <w:pPr>
        <w:pStyle w:val="Bezproreda"/>
        <w:jc w:val="both"/>
        <w:rPr>
          <w:rFonts w:ascii="Arial" w:hAnsi="Arial" w:cs="Arial"/>
          <w:sz w:val="12"/>
          <w:szCs w:val="12"/>
        </w:rPr>
      </w:pPr>
    </w:p>
    <w:tbl>
      <w:tblPr>
        <w:tblW w:w="10632" w:type="dxa"/>
        <w:tblInd w:w="-885" w:type="dxa"/>
        <w:tblLayout w:type="fixed"/>
        <w:tblLook w:firstRow="1" w:lastRow="0" w:firstColumn="1" w:lastColumn="0" w:noHBand="0" w:noVBand="1" w:val="04A0"/>
      </w:tblPr>
      <w:tblGrid>
        <w:gridCol w:w="364"/>
        <w:gridCol w:w="1028"/>
        <w:gridCol w:w="877"/>
        <w:gridCol w:w="851"/>
        <w:gridCol w:w="850"/>
        <w:gridCol w:w="851"/>
        <w:gridCol w:w="850"/>
        <w:gridCol w:w="851"/>
        <w:gridCol w:w="708"/>
        <w:gridCol w:w="709"/>
        <w:gridCol w:w="709"/>
        <w:gridCol w:w="567"/>
        <w:gridCol w:w="709"/>
        <w:gridCol w:w="708"/>
      </w:tblGrid>
      <w:tr w:rsidRPr="0096271A" w:rsidR="0096271A" w:rsidTr="00505B58">
        <w:trPr>
          <w:trHeight w:val="1350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lastRenderedPageBreak/>
              <w:t>Rbr</w:t>
            </w:r>
            <w:proofErr w:type="spellEnd"/>
          </w:p>
        </w:tc>
        <w:tc>
          <w:tcPr>
            <w:tcW w:w="102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Ime i prezime / Naziv vjerovnika</w:t>
            </w:r>
          </w:p>
        </w:tc>
        <w:tc>
          <w:tcPr>
            <w:tcW w:w="87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OIB vjerovnika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Adresa vjerovnika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 xml:space="preserve">Tražbina je navedena u prijedlogu za otvaranje </w:t>
            </w:r>
            <w:proofErr w:type="spellStart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predstečajnog</w:t>
            </w:r>
            <w:proofErr w:type="spellEnd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 xml:space="preserve"> postupka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 xml:space="preserve">Iznos tražbine navedene u prijedlogu za otvaranje </w:t>
            </w:r>
            <w:proofErr w:type="spellStart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predstečajnog</w:t>
            </w:r>
            <w:proofErr w:type="spellEnd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 xml:space="preserve"> postupka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Prijava tražbine je podnesena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Datum podnošenja prijave tražbine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Iznos ukupne tražbine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Iznos dospjele tražbine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Iznos tražbine koja dospijeva nakon datuma otvaranja predmeta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Ovršna isprava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Pravna osnova tražbine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 xml:space="preserve">Predmet na kojem postoji </w:t>
            </w:r>
            <w:proofErr w:type="spellStart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razlučno</w:t>
            </w:r>
            <w:proofErr w:type="spellEnd"/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/izlučno pravo</w:t>
            </w:r>
          </w:p>
        </w:tc>
      </w:tr>
      <w:tr w:rsidRPr="0096271A" w:rsidR="0096271A" w:rsidTr="00505B58">
        <w:trPr>
          <w:trHeight w:val="840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AUTOKAROSERIJA, obrt za popravak, održavanje i njegu motornih vozila,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vl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. ALJOŠA KEFELJA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21888768739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Plitvička 20, 42000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Jalkovec</w:t>
            </w:r>
            <w:proofErr w:type="spellEnd"/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5.014,38 kn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COMPANYWALL d.o.o.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93441573210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Kušlanova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27,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539,63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885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COPY CENTAR HABULAN, obrt za fotokopiranje, umnožavanje i prijepis,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vl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. MILJENKO HABULAN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80324249020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Stanka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Vraza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6,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2.568,58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0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ČISTOĆA društvo s ograničenom odgovornošću za gospodarenje otpadom, čistoću, proizvodnju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02371889218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Ognjena Price 13,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645,28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3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DELIVERY  HERO CROATIA društvo s ograničenom odgovornošću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73891835248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Zavrtnica 17,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5.196,88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DOMINION društvo s ograničenom odgovornošću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14426038690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Vrtna 38a, 40305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Nedelišće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539,98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DRAŽEN KOLARIĆ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18469120145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Vladimira Gotovca 43,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822,34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ĐURĐICA GLAVICA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66723374207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Braće Radića 182,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182.297,29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9.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E.ON Energija d.o.o. za opskrbu energijom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81103558092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Capraška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ulica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29.426,07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75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10.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ELCOP društvo s ograničenom odgovornošću za proizvodnju i trgovinu elektrotehničkih proizvoda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81651582714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Športska 6A, 40000 Čakovec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214,50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11.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ELEKTRONIČKI RAČUNI d.o.o. za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42889250808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Ilica 412a,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260,61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6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ERIK ODVODI jednostavno društvo s ograničenom odgovornošću za čišćenje i održavanje odvoda i odvodnih cijevi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52173946209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Dr. Vlatka Mačeka 7, 40000 Čakovec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250,00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GRAD VARAŽDIN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13269011531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Trg kralja Tomislava 1,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7.056,16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870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14.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HANZA MEDIA d.o.o. za izdavačku djelatnost (ranije EUROPAPRESS HOLDING d.o.o.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79517545745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Koranska 2, 10000 Zagreb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b/>
                <w:bCs/>
                <w:sz w:val="10"/>
                <w:szCs w:val="10"/>
                <w:lang w:eastAsia="hr-HR"/>
              </w:rPr>
              <w:t>*</w:t>
            </w: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2.607,88 kn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885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lastRenderedPageBreak/>
              <w:t>15.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HERMO društvo s ograničenom odgovornošću za trgovinu, transport i zastupanje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79517967255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Krešimira Filića 114B, 42000 Varaždin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1.619,50 kn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16.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HRVATSKA RADIOTELEVIZIJA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68419124305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Prisavlje 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238,79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17.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HRVATSKI TELEKOM d.d.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81793146560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Radnička cesta 21,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1.096,33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28. 01. 2021.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594,73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594,73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18.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HRVATSKA OSIGURAVAJUĆA KUĆA - dioničko društvo za osiguranje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00432869176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Capraška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ulica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9.141,25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19.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HRVATSKO DRUŠTVO SKLADATELJA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56668956985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Berislavićeva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9,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6.115,37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21. 01. 2021.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24.896,26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24.896,26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87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20.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ILLE-SERVICE HR društvo s ograničenom odgovornošću za trgovinu, usluge i turistička agencija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49069508983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Nova ulica 25, 42208 Cestica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1.645,00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INTER CARS d.o.o.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46564276045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Krapinska ulica 37,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1.146,48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JAVNI BILJEŽNIK RANKICA BENC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12182439794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Stanka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Vraza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8C,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28,75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KOLAR društvo s ograničenom odgovornošću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22045728907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Optujska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53,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3.930,00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24.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KTC proizvodnja, trgovina, usluge i turistička agencija, d.d.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95970838122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N.Tesle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18, 48260 Križevci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5.870,60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21. 01. 2021.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33.485,84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33.485,84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0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25.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LASERCOPY društvo s ograničenom odgovornošću za servis i prodaju uredske tehnike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88543041746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Sajmište 12,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206,25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26.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LONČAR, uslužni obrt,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vl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. BRANKO LONČAR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69178121948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Bikovec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59, 42243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Bikovec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4.720,00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15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27.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MAGMA d.o.o.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65673920115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Varaždinska ulica - odvojak I. 14, 42000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Jalkovec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13.083,25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27. 01. 2021.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6.137,98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6.137,98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 (50.000,00kn)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84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28.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MARI d.o.o., računovodstvo i konzalting u poslovanju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55585321838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Varaždinska ulica, I. odvojak 11, 42000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Jalkovec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6.460,16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96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29.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MARKOS-AMBALAŽA društvo s ograničenom odgovornošću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85201870420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Ulica Ivana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Granđe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36, 10360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Šašinovec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3.023,88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30.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MILENIJ društvo s ograničenom odgovornošću za informatičku djelatnost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21487266767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Zavnoh-A 83, 40000 Čakovec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2.750,00 kn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lastRenderedPageBreak/>
              <w:t>31.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MIKIĆ d.o.o. za trgovinu i usluge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02182564428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Koretinec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73, 42243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Koretinec</w:t>
            </w:r>
            <w:proofErr w:type="spellEnd"/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1.170,06 kn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102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MIKROSTIL društvo s ograničenom odgovornošću za trgovinu i usluge,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export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-import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92537576832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Zrinski i Frankopana 41,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4.250,00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MILIVOJ GLAVICA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82279293348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Braće Radića 182,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1.470,00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34.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MINISTARSTVO FINANCIJA - POREZNA UPRAVA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18683136487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Boškovićeva 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313.022,39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04. 02. 2021.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123.812,49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119.494,21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4.318,28 kn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 (119.494,21kn)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90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35.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PEKARA "EDI", NACIONALNI PROIZVODI , UGOSTITELJSTVO I USLUGE, FILIP PERDEDAJ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65952147679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Varaždinska 207, 42205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Nedeljanec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4.607,13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36.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PLANEX RADIO društvo s ograničenom odgovornošću za radijsku djelatnost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50184816348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Varaždinska 49a, 42205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Cargovec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160,00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37.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Poljoprivredna zadruga AGROVITA u stečaju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04503791672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Ivice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Uranića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10, 42000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Cargovec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3.747,82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38.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PRONA, obrt za marketing,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vl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. TEA STEPAN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31806957380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Braće Radić 51,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200,00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39.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REGIONALNI TJEDNIK društvo s ograničenom odgovornošću za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26676147972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Anina ulica 11,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2.095,00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40.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ROG društvo s ograničenom odgovornošću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39483344029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Braće Radića 147,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3.195,34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41.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ROYAL WOOD društvo s ograničenom odgovornošću za preradu i trgovinu drvom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42471585610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Trg hrvatskih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Ivanovaca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10, 42240 Ivanec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2.500,00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RUBELJUŠA d.o.o. za ugostiteljstvo i proizvodnju u stečaju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31309673690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Zavidovićka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28,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1.353,00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STYRIA MEDEIJSKI SERVISI d.o.o.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29005509482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Oreškovićeva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6H/1,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29,31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80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44.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TELEMACH HRVATSKA d.o.o. za telekomunikacijske usluge (ranije TELE 2 d.o.o.)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70133616033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Josipa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Marohnića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1.128,98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45.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TERMOPLIN dioničko društvo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70140364776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Vjekoslava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Špinčića</w:t>
            </w:r>
            <w:proofErr w:type="spellEnd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 78,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8.451,11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46.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TIN-MARKETING društvo s ograničenom odgovornošću za trgovinu i marketing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51082667719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A.B. Šimića 20,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1.250,00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47.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UČILIŠTE ZA CESTOVNI PROMET - Ustanova za obrazovanje odraslih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35289873670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Radnička cesta 184, 10000 Zagreb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1.500,00 kn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9133ED">
        <w:trPr>
          <w:trHeight w:val="702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lastRenderedPageBreak/>
              <w:t>48.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UGOSTITELJSKI OBRT "RUBELJ GRILL", VL. ANKA RUBELJ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36740284586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Dolac 2, 10000 Zagreb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7.092,00 kn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49.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UGOSTITELJSTVO I PRIJEVOZ "ZVONIMIR", ĐURĐICA GLAVICA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66723374207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Braće Radića 182,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367.650,00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885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50.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UNIVERZAL društvo s ograničenom odgovornošću za gospodarenje otpadom, proizvodnju i trgovinu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71843925886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Cehovska 10,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75,00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51.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VARKOM dioničko društvo za opskrbu vodom i odvodnju otpadnih voda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39048902955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Trg Bana Jelačića 15,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8.069,77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52.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VETERINARSKA STANICA, dioničko društvo, VARAŽDIN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41540201755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Trg Ivana Perkovca 24,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1.600,11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53.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ZAVOD ZA JAVNO ZDRAVSTVO VARAŽDINSKE ŽUPANIJE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20184981156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Ivana Meštrovića 111, 42000 Varaždin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1.625,52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54.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ZTO-PROMET d.o.o. za proizvodnju,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19520130534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 xml:space="preserve">Zagrebačka 12, 10363 </w:t>
            </w:r>
            <w:proofErr w:type="spellStart"/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Lužan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30.150,00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702"/>
        </w:trPr>
        <w:tc>
          <w:tcPr>
            <w:tcW w:w="3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55.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ŽIVA KAVA d.o.o. za trgovinu i usluge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56977970104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Vrtni put 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da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right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597,00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ne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  <w:r w:rsidRPr="0096271A">
              <w:rPr>
                <w:rFonts w:ascii="Arial" w:hAnsi="Arial" w:eastAsia="Times New Roman" w:cs="Arial"/>
                <w:sz w:val="10"/>
                <w:szCs w:val="10"/>
                <w:lang w:eastAsia="hr-HR"/>
              </w:rPr>
              <w:t> </w:t>
            </w:r>
          </w:p>
        </w:tc>
      </w:tr>
      <w:tr w:rsidRPr="0096271A" w:rsidR="0096271A" w:rsidTr="00505B58">
        <w:trPr>
          <w:trHeight w:val="25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jc w:val="center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6271A" w:rsidR="0096271A" w:rsidP="0096271A" w:rsidRDefault="0096271A">
            <w:pPr>
              <w:spacing w:after="0"/>
              <w:rPr>
                <w:rFonts w:ascii="Arial" w:hAnsi="Arial" w:eastAsia="Times New Roman" w:cs="Arial"/>
                <w:sz w:val="10"/>
                <w:szCs w:val="10"/>
                <w:lang w:eastAsia="hr-HR"/>
              </w:rPr>
            </w:pPr>
          </w:p>
        </w:tc>
      </w:tr>
    </w:tbl>
    <w:p w:rsidR="0096271A" w:rsidP="0096271A" w:rsidRDefault="0096271A">
      <w:pPr>
        <w:pStyle w:val="Bezproreda"/>
        <w:jc w:val="both"/>
        <w:rPr>
          <w:rFonts w:ascii="Arial" w:hAnsi="Arial" w:cs="Arial"/>
        </w:rPr>
      </w:pPr>
    </w:p>
    <w:p w:rsidRPr="0096271A" w:rsidR="0096271A" w:rsidP="00980963" w:rsidRDefault="0096271A">
      <w:pPr>
        <w:pStyle w:val="Bezproreda"/>
        <w:ind w:firstLine="708"/>
        <w:jc w:val="both"/>
        <w:rPr>
          <w:rFonts w:ascii="Arial" w:hAnsi="Arial" w:cs="Arial"/>
        </w:rPr>
      </w:pPr>
    </w:p>
    <w:p w:rsidRPr="0096271A" w:rsidR="00980963" w:rsidP="00980963" w:rsidRDefault="00980963">
      <w:pPr>
        <w:pStyle w:val="Bezproreda"/>
        <w:ind w:firstLine="708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Prelazi se na ispitivanje prijavljenih tražbina kako su unesene u tablicu: </w:t>
      </w:r>
    </w:p>
    <w:p w:rsidR="00980963" w:rsidP="00980963" w:rsidRDefault="00980963">
      <w:pPr>
        <w:pStyle w:val="Bezproreda"/>
        <w:jc w:val="both"/>
        <w:rPr>
          <w:rFonts w:ascii="Arial" w:hAnsi="Arial" w:cs="Arial"/>
        </w:rPr>
      </w:pPr>
    </w:p>
    <w:p w:rsidRPr="0096271A"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Aljoša </w:t>
      </w:r>
      <w:proofErr w:type="spellStart"/>
      <w:r>
        <w:rPr>
          <w:rFonts w:ascii="Arial" w:hAnsi="Arial" w:cs="Arial"/>
        </w:rPr>
        <w:t>Kefelja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obrta za popravak, održavanje i njegu motornih vozila AUTOKAROSERIJA, </w:t>
      </w:r>
      <w:proofErr w:type="spellStart"/>
      <w:r>
        <w:rPr>
          <w:rFonts w:ascii="Arial" w:hAnsi="Arial" w:cs="Arial"/>
        </w:rPr>
        <w:t>Jalkovec</w:t>
      </w:r>
      <w:proofErr w:type="spellEnd"/>
    </w:p>
    <w:p w:rsidRPr="0096271A" w:rsidR="00741535" w:rsidP="00741535" w:rsidRDefault="00741535">
      <w:pPr>
        <w:pStyle w:val="Bezproreda"/>
        <w:jc w:val="both"/>
        <w:rPr>
          <w:rFonts w:ascii="Arial" w:hAnsi="Arial" w:cs="Arial"/>
        </w:rPr>
      </w:pPr>
    </w:p>
    <w:p w:rsidRPr="0096271A" w:rsidR="00741535" w:rsidP="00741535" w:rsidRDefault="006818CB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</w:t>
      </w:r>
      <w:r w:rsidRPr="0096271A" w:rsidR="007415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 osporavaju</w:t>
      </w:r>
      <w:r w:rsidRPr="0096271A" w:rsidR="00741535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>, ista se temelji na računu.</w:t>
      </w:r>
    </w:p>
    <w:p w:rsidRPr="0096271A" w:rsidR="00741535" w:rsidP="00741535" w:rsidRDefault="00741535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741535" w:rsidP="00741535" w:rsidRDefault="00741535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41535" w:rsidP="00741535" w:rsidRDefault="00741535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741535" w:rsidP="00741535" w:rsidRDefault="00741535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741535" w:rsidP="00741535" w:rsidRDefault="00741535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cijelosti u iznosu od </w:t>
      </w:r>
      <w:r w:rsidR="00706D4B">
        <w:rPr>
          <w:rFonts w:ascii="Arial" w:hAnsi="Arial" w:cs="Arial"/>
        </w:rPr>
        <w:t xml:space="preserve">5.014,38 kn. </w:t>
      </w:r>
    </w:p>
    <w:p w:rsidRPr="0096271A" w:rsidR="00741535" w:rsidP="00741535" w:rsidRDefault="00741535">
      <w:pPr>
        <w:pStyle w:val="Bezproreda"/>
        <w:jc w:val="both"/>
        <w:rPr>
          <w:rFonts w:ascii="Arial" w:hAnsi="Arial" w:cs="Arial"/>
        </w:rPr>
      </w:pPr>
    </w:p>
    <w:p w:rsidR="00741535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COMPANYWALL d.o.o., Zagreb</w:t>
      </w:r>
    </w:p>
    <w:p w:rsidR="006818CB" w:rsidP="006818CB" w:rsidRDefault="006818CB">
      <w:pPr>
        <w:pStyle w:val="Bezproreda"/>
        <w:jc w:val="both"/>
        <w:rPr>
          <w:rFonts w:ascii="Arial" w:hAnsi="Arial" w:cs="Arial"/>
        </w:rPr>
      </w:pPr>
    </w:p>
    <w:p w:rsidR="006818CB" w:rsidP="006818CB" w:rsidRDefault="006818C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u cijelosti, jer je pregledom knjigovodstva utvrdila da je ista pogrešno prijavljena i da ista ne postoji obzirom je dugovanje podmireno. </w:t>
      </w:r>
    </w:p>
    <w:p w:rsidR="006818CB" w:rsidP="00706D4B" w:rsidRDefault="006818CB">
      <w:pPr>
        <w:pStyle w:val="Bezproreda"/>
        <w:jc w:val="both"/>
        <w:rPr>
          <w:rFonts w:ascii="Arial" w:hAnsi="Arial" w:cs="Arial"/>
        </w:rPr>
      </w:pPr>
    </w:p>
    <w:p w:rsidRPr="0096271A" w:rsidR="006818CB" w:rsidP="006818CB" w:rsidRDefault="006818CB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818CB" w:rsidP="006818CB" w:rsidRDefault="006818CB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818CB" w:rsidP="006818CB" w:rsidRDefault="006818CB">
      <w:pPr>
        <w:pStyle w:val="Bezproreda"/>
        <w:ind w:left="720"/>
        <w:jc w:val="both"/>
        <w:rPr>
          <w:rFonts w:ascii="Arial" w:hAnsi="Arial" w:cs="Arial"/>
        </w:rPr>
      </w:pPr>
    </w:p>
    <w:p w:rsidR="006818CB" w:rsidP="00706D4B" w:rsidRDefault="006818C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osporavanje ove tražbine nije otklonjeno. </w:t>
      </w:r>
    </w:p>
    <w:p w:rsidR="00706D4B" w:rsidP="00706D4B" w:rsidRDefault="00706D4B">
      <w:pPr>
        <w:pStyle w:val="Bezproreda"/>
        <w:jc w:val="both"/>
        <w:rPr>
          <w:rFonts w:ascii="Arial" w:hAnsi="Arial" w:cs="Arial"/>
        </w:rPr>
      </w:pPr>
    </w:p>
    <w:p w:rsidRPr="0096271A"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Miljenko </w:t>
      </w:r>
      <w:proofErr w:type="spellStart"/>
      <w:r>
        <w:rPr>
          <w:rFonts w:ascii="Arial" w:hAnsi="Arial" w:cs="Arial"/>
        </w:rPr>
        <w:t>Habulan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>. obrta za fotokopiranje, umnožavanje i prijepis COPY CENTAR HABULAN, Varaždin</w:t>
      </w:r>
    </w:p>
    <w:p w:rsidR="005650C8" w:rsidP="00D87541" w:rsidRDefault="005650C8">
      <w:pPr>
        <w:pStyle w:val="Bezproreda"/>
        <w:jc w:val="both"/>
        <w:rPr>
          <w:rFonts w:ascii="Arial" w:hAnsi="Arial" w:cs="Arial"/>
        </w:rPr>
      </w:pPr>
    </w:p>
    <w:p w:rsidRPr="0096271A" w:rsidR="00706D4B" w:rsidP="00706D4B" w:rsidRDefault="006818CB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</w:t>
      </w:r>
      <w:r w:rsidRPr="0096271A" w:rsidR="00706D4B">
        <w:rPr>
          <w:rFonts w:ascii="Arial" w:hAnsi="Arial" w:cs="Arial"/>
        </w:rPr>
        <w:t xml:space="preserve"> priznaju prijavljenu tražbinu u cijelosti. </w:t>
      </w:r>
    </w:p>
    <w:p w:rsidRPr="0096271A" w:rsidR="00706D4B" w:rsidP="00706D4B" w:rsidRDefault="00706D4B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706D4B" w:rsidP="00706D4B" w:rsidRDefault="00706D4B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06D4B" w:rsidP="00706D4B" w:rsidRDefault="00706D4B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706D4B" w:rsidP="00706D4B" w:rsidRDefault="00706D4B">
      <w:pPr>
        <w:pStyle w:val="Bezproreda"/>
        <w:ind w:left="720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cijelosti u iznosu od </w:t>
      </w:r>
      <w:r>
        <w:rPr>
          <w:rFonts w:ascii="Arial" w:hAnsi="Arial" w:cs="Arial"/>
        </w:rPr>
        <w:t xml:space="preserve">2.568,58 kn. </w:t>
      </w:r>
    </w:p>
    <w:p w:rsidR="00706D4B" w:rsidP="00706D4B" w:rsidRDefault="00706D4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Čistoća d.o.o., Varaždin</w:t>
      </w:r>
    </w:p>
    <w:p w:rsidR="006818CB" w:rsidP="006818CB" w:rsidRDefault="006818CB">
      <w:pPr>
        <w:pStyle w:val="Bezproreda"/>
        <w:jc w:val="both"/>
        <w:rPr>
          <w:rFonts w:ascii="Arial" w:hAnsi="Arial" w:cs="Arial"/>
        </w:rPr>
      </w:pP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</w:t>
      </w:r>
      <w:r w:rsidRPr="009627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 osporavaju</w:t>
      </w:r>
      <w:r w:rsidRPr="0096271A">
        <w:rPr>
          <w:rFonts w:ascii="Arial" w:hAnsi="Arial" w:cs="Arial"/>
        </w:rPr>
        <w:t xml:space="preserve"> prijavljenu tražbinu. </w:t>
      </w: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096215" w:rsidP="00096215" w:rsidRDefault="00096215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</w:p>
    <w:p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iznosu od </w:t>
      </w:r>
      <w:r>
        <w:rPr>
          <w:rFonts w:ascii="Arial" w:hAnsi="Arial" w:cs="Arial"/>
        </w:rPr>
        <w:t xml:space="preserve">645,28 kn. </w:t>
      </w:r>
    </w:p>
    <w:p w:rsidR="006818CB" w:rsidP="006818CB" w:rsidRDefault="006818CB">
      <w:pPr>
        <w:pStyle w:val="Bezproreda"/>
        <w:ind w:left="708"/>
        <w:jc w:val="both"/>
        <w:rPr>
          <w:rFonts w:ascii="Arial" w:hAnsi="Arial" w:cs="Arial"/>
        </w:rPr>
      </w:pPr>
    </w:p>
    <w:p w:rsidR="006818CB" w:rsidP="006818CB" w:rsidRDefault="006818C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DELIVERY HERO CROATIA d.o.o.</w:t>
      </w:r>
    </w:p>
    <w:p w:rsidR="00096215" w:rsidP="00096215" w:rsidRDefault="00096215">
      <w:pPr>
        <w:pStyle w:val="Bezproreda"/>
        <w:jc w:val="both"/>
        <w:rPr>
          <w:rFonts w:ascii="Arial" w:hAnsi="Arial" w:cs="Arial"/>
        </w:rPr>
      </w:pPr>
    </w:p>
    <w:p w:rsidR="00096215" w:rsidP="00096215" w:rsidRDefault="00096215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tražbinu, jer je u knjigovodstvu dužnika pogrešno zavedena iako je podmirena već prije pokretanja ovog postupka. </w:t>
      </w:r>
    </w:p>
    <w:p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096215" w:rsidP="00096215" w:rsidRDefault="00096215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096215" w:rsidP="00096215" w:rsidRDefault="00096215">
      <w:pPr>
        <w:pStyle w:val="Bezproreda"/>
        <w:ind w:left="720"/>
        <w:jc w:val="both"/>
        <w:rPr>
          <w:rFonts w:ascii="Arial" w:hAnsi="Arial" w:cs="Arial"/>
        </w:rPr>
      </w:pPr>
    </w:p>
    <w:p w:rsidR="00096215" w:rsidP="00096215" w:rsidRDefault="0009621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osporavanje ove tražbine nije otklonjeno. </w:t>
      </w:r>
    </w:p>
    <w:p w:rsidR="00096215" w:rsidP="00096215" w:rsidRDefault="00096215">
      <w:pPr>
        <w:pStyle w:val="Bezproreda"/>
        <w:jc w:val="both"/>
        <w:rPr>
          <w:rFonts w:ascii="Arial" w:hAnsi="Arial" w:cs="Arial"/>
        </w:rPr>
      </w:pPr>
    </w:p>
    <w:p w:rsidR="00096215" w:rsidP="00096215" w:rsidRDefault="00096215">
      <w:pPr>
        <w:pStyle w:val="Bezproreda"/>
        <w:jc w:val="both"/>
        <w:rPr>
          <w:rFonts w:ascii="Arial" w:hAnsi="Arial" w:cs="Arial"/>
        </w:rPr>
      </w:pPr>
    </w:p>
    <w:p w:rsidR="00F25A19" w:rsidP="00F25A19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DOMINION d.o.o., </w:t>
      </w:r>
      <w:proofErr w:type="spellStart"/>
      <w:r>
        <w:rPr>
          <w:rFonts w:ascii="Arial" w:hAnsi="Arial" w:cs="Arial"/>
        </w:rPr>
        <w:t>Nedelišće</w:t>
      </w:r>
      <w:proofErr w:type="spellEnd"/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tražbinu, jer je u knjigovodstvu dužnika pogrešno zavedena iako je podmirena već prije pokretanja ovog postupka. </w:t>
      </w:r>
    </w:p>
    <w:p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osporavanje ove tražbine nije otklonjeno.</w:t>
      </w:r>
      <w:r w:rsidR="009133ED">
        <w:rPr>
          <w:rFonts w:ascii="Arial" w:hAnsi="Arial" w:cs="Arial"/>
        </w:rPr>
        <w:t xml:space="preserve"> </w:t>
      </w:r>
    </w:p>
    <w:p w:rsidRPr="00F25A19"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Dražen Kolarić, Varaždin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</w:t>
      </w:r>
      <w:r w:rsidRPr="009627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priznaju</w:t>
      </w:r>
      <w:r w:rsidRPr="0096271A">
        <w:rPr>
          <w:rFonts w:ascii="Arial" w:hAnsi="Arial" w:cs="Arial"/>
        </w:rPr>
        <w:t xml:space="preserve"> prijavljenu tražbinu. 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iznosu od </w:t>
      </w:r>
      <w:r>
        <w:rPr>
          <w:rFonts w:ascii="Arial" w:hAnsi="Arial" w:cs="Arial"/>
        </w:rPr>
        <w:t xml:space="preserve">822,34 kn. 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Đurđica Glavica, Varaždin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</w:t>
      </w:r>
      <w:r w:rsidRPr="009627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priznaju</w:t>
      </w:r>
      <w:r w:rsidRPr="0096271A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 xml:space="preserve">, ista se temelji na računu kao vjerodostojnoj ispravi. 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iznosu od </w:t>
      </w:r>
      <w:r>
        <w:rPr>
          <w:rFonts w:ascii="Arial" w:hAnsi="Arial" w:cs="Arial"/>
        </w:rPr>
        <w:t xml:space="preserve">182.297,29 kn. </w:t>
      </w: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E.ON Energija d.o.o., Zagreb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dio tražbine i to dio od 3.745,76 kn, s obzirom na to da je taj dio podmiren prije pokretanja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postupka, dok priznaje dio od 25.680,31 kn, koji se temelji na računu kao vjerodostojnoj ispravi. 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="00F25A19" w:rsidP="00F25A19" w:rsidRDefault="00F25A19">
      <w:pPr>
        <w:pStyle w:val="Bezproreda"/>
        <w:ind w:left="720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rPr>
          <w:rFonts w:ascii="Arial" w:hAnsi="Arial" w:cs="Arial"/>
        </w:rPr>
      </w:pPr>
      <w:r>
        <w:rPr>
          <w:rFonts w:ascii="Arial" w:hAnsi="Arial" w:cs="Arial"/>
        </w:rPr>
        <w:t>Utvrđuje se da je tražbina priznata u iznosu od 25.680,31 kn.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ELCOP d.o.o., Čakovec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osporava tražbinu, napominje da se radi o pogrešnom knjiženju.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tražbine nije otklonjeno. 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ELEKTRONIČKI RAČUNI d.o.o., Zagreb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osporava dio tražbine u iznosu od 86,25 kn koji je podmiren do pokretanja postupka, dok priznaje dio tražbine u iznosu od 174,36 kn, temelj koje je račun.</w:t>
      </w:r>
    </w:p>
    <w:p w:rsidRPr="0096271A" w:rsidR="00F25A19" w:rsidP="00F25A19" w:rsidRDefault="00F25A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F25A19" w:rsidP="00F25A19" w:rsidRDefault="00F25A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tražbina ovog vjerovnika u iznosu od 174,36 kn, dok osporavanje za dio od 86,25 kn nije otklonjeno. 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ERIK ODVODI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>., Čakovec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7E53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Povjerenica i dužnik priznaju tražbinu, ista se temelji na računu kao vjerodostojnoj ispravi.</w:t>
      </w:r>
    </w:p>
    <w:p w:rsidR="007E5319" w:rsidP="00F25A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Pr="0096271A" w:rsidR="007E5319" w:rsidP="007E5319" w:rsidRDefault="007E53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E5319" w:rsidP="007E5319" w:rsidRDefault="007E53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="007E5319" w:rsidP="00F25A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="007E5319" w:rsidP="00F25A19" w:rsidRDefault="007E53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tražbina ovog vjerovnika u iznosu od 250,00 kn. </w:t>
      </w: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F25A19" w:rsidP="00F25A19" w:rsidRDefault="00F25A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Grad Varaždin, Varaždin</w:t>
      </w:r>
    </w:p>
    <w:p w:rsidR="007E5319" w:rsidP="007E5319" w:rsidRDefault="007E5319">
      <w:pPr>
        <w:pStyle w:val="Bezproreda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i dužnik priznaju tražbinu.</w:t>
      </w: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Pr="0096271A" w:rsidR="007E5319" w:rsidP="007E5319" w:rsidRDefault="007E53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E5319" w:rsidP="007E5319" w:rsidRDefault="007E53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tražbina ovog vjerovnika u iznosu od 7.056,16 kn. </w:t>
      </w:r>
    </w:p>
    <w:p w:rsidR="007E5319" w:rsidP="007E5319" w:rsidRDefault="007E5319">
      <w:pPr>
        <w:pStyle w:val="Bezproreda"/>
        <w:ind w:left="360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HANZA MEDIA d.o.o., Zagreb</w:t>
      </w:r>
    </w:p>
    <w:p w:rsidR="007E5319" w:rsidP="007E5319" w:rsidRDefault="007E5319">
      <w:pPr>
        <w:pStyle w:val="Bezproreda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priznaje tražbinu</w:t>
      </w:r>
      <w:r w:rsidR="00613499">
        <w:rPr>
          <w:rFonts w:ascii="Arial" w:hAnsi="Arial" w:cs="Arial"/>
        </w:rPr>
        <w:t>, temelji se na računu.</w:t>
      </w: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Pr="0096271A" w:rsidR="007E5319" w:rsidP="007E5319" w:rsidRDefault="007E5319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E5319" w:rsidP="007E5319" w:rsidRDefault="007E5319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="007E5319" w:rsidP="007E5319" w:rsidRDefault="007E5319">
      <w:pPr>
        <w:pStyle w:val="Bezproreda"/>
        <w:ind w:left="708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tražbina ovog vjerovnika u iznosu 1.528,30 kn.</w:t>
      </w:r>
    </w:p>
    <w:p w:rsidR="007E5319" w:rsidP="007E5319" w:rsidRDefault="007E5319">
      <w:pPr>
        <w:pStyle w:val="Bezproreda"/>
        <w:jc w:val="both"/>
        <w:rPr>
          <w:rFonts w:ascii="Arial" w:hAnsi="Arial" w:cs="Arial"/>
        </w:rPr>
      </w:pPr>
    </w:p>
    <w:p w:rsidR="007E5319" w:rsidP="007E5319" w:rsidRDefault="007E531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HERMO d.o.o., Varaždin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Povjerenica priznaje tražbinu, temelji se na računu.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613499" w:rsidP="00613499" w:rsidRDefault="00613499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Utvrđuje se tražbina ovog vjerovnika u iznosu </w:t>
      </w:r>
      <w:r>
        <w:rPr>
          <w:rFonts w:ascii="Arial" w:hAnsi="Arial" w:cs="Arial"/>
        </w:rPr>
        <w:t>1.619,50</w:t>
      </w:r>
      <w:r w:rsidRPr="00613499"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>.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Hrvatska radiotelevizija, Zagreb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priznaje dio tražbine u iznosu od 78,79 kn, temelji se na računu, dok osporava dio u iznosu od 160,00 kn koji je podmiren do pokretanja postupka. 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613499" w:rsidP="00613499" w:rsidRDefault="00613499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dio prijavljene tražbine u iznosu od 78,79 kn, dok osporavanje preostalog dijela u iznosu od 160,00 kn nije otklonjeno. 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HRVATSKI TELEKOM d.d., Zagreb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u cijelosti jer je u međuvremenu podmirena obzirom da je podmirenje duga bilo nužno za nastavak poslovanja dužnika. 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613499" w:rsidP="00613499" w:rsidRDefault="00613499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nije otklonjeno. </w:t>
      </w: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HRVATSKA OSIGURAVAJUĆA KUĆA – d.d., Zagreb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računima za osiguranje.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613499" w:rsidP="00613499" w:rsidRDefault="00613499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Utvrđuje se tražbina ovog vjerovnika u iznosu </w:t>
      </w:r>
      <w:r>
        <w:rPr>
          <w:rFonts w:ascii="Arial" w:hAnsi="Arial" w:cs="Arial"/>
        </w:rPr>
        <w:t>9.141,25</w:t>
      </w:r>
      <w:r w:rsidRPr="00613499"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>.</w:t>
      </w:r>
    </w:p>
    <w:p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Hrvatsko društvo skladatelja, Zagreb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dio prijavljene tražbine u iznosu od 18.780,89 kn, jer za istu nisu dostavljeni računi niti je obrazložen bilo kakav drugi </w:t>
      </w:r>
      <w:proofErr w:type="spellStart"/>
      <w:r>
        <w:rPr>
          <w:rFonts w:ascii="Arial" w:hAnsi="Arial" w:cs="Arial"/>
        </w:rPr>
        <w:t>osnov</w:t>
      </w:r>
      <w:proofErr w:type="spellEnd"/>
      <w:r>
        <w:rPr>
          <w:rFonts w:ascii="Arial" w:hAnsi="Arial" w:cs="Arial"/>
        </w:rPr>
        <w:t>, a nema niti ovršne isprave. Dio tražbine u iznosu od 6.115,37 kn povjerenica priznaje jer se isti temelji na računima kao vjerodostojnoj ispravi.</w:t>
      </w: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tražbina ovog vjerovnika u iznosu od 6.115,37 kn, dok osporavanje za preostali dio tražbine u iznosu od 18.780,89 kn nije otklonjeno. </w:t>
      </w:r>
    </w:p>
    <w:p w:rsidR="00613499" w:rsidP="00613499" w:rsidRDefault="00613499">
      <w:pPr>
        <w:pStyle w:val="Bezproreda"/>
        <w:ind w:left="720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ILLE-SERVICE HR d.o.o., Cestica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613499" w:rsidP="00613499" w:rsidRDefault="00613499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613499" w:rsidP="00613499" w:rsidRDefault="00613499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1.645,00 kn. 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INTER CARS d.o.o., Zaprešić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</w:t>
      </w:r>
      <w:r>
        <w:rPr>
          <w:rFonts w:ascii="Arial" w:hAnsi="Arial" w:cs="Arial"/>
        </w:rPr>
        <w:t xml:space="preserve">na računu. 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613499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1.146,48 kn. </w:t>
      </w:r>
    </w:p>
    <w:p w:rsidR="00613499" w:rsidP="00613499" w:rsidRDefault="00613499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Javni bilježnik </w:t>
      </w:r>
      <w:proofErr w:type="spellStart"/>
      <w:r>
        <w:rPr>
          <w:rFonts w:ascii="Arial" w:hAnsi="Arial" w:cs="Arial"/>
        </w:rPr>
        <w:t>Rankica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Benc</w:t>
      </w:r>
      <w:proofErr w:type="spellEnd"/>
      <w:r>
        <w:rPr>
          <w:rFonts w:ascii="Arial" w:hAnsi="Arial" w:cs="Arial"/>
        </w:rPr>
        <w:t>, Varaždin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jer je dug u razdoblju od pokretanja postupka pa do otvaranja istog podmiren. 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CA29C3" w:rsidP="00CA29C3" w:rsidRDefault="00CA29C3">
      <w:pPr>
        <w:pStyle w:val="Bezproreda"/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je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nije otklonjeno osporavanje tražbine. 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KOLAR d.o.o., Varaždin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 xml:space="preserve">računu. 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3.930,00 kn.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KTC d.d., Križevci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osporava tražbinu budući da je namirena kompenzacijom.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CA29C3" w:rsidP="00CA29C3" w:rsidRDefault="00CA29C3">
      <w:pPr>
        <w:pStyle w:val="Bezproreda"/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je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nije otklonjeno osporavanje tražbine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LASERCOPY d.o.o., Varaždin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 xml:space="preserve">računu. 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206,25 kn.</w:t>
      </w:r>
    </w:p>
    <w:p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Branko Lončar,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uslužnog obrta LONČAR, </w:t>
      </w:r>
      <w:proofErr w:type="spellStart"/>
      <w:r>
        <w:rPr>
          <w:rFonts w:ascii="Arial" w:hAnsi="Arial" w:cs="Arial"/>
        </w:rPr>
        <w:t>Bikovec</w:t>
      </w:r>
      <w:proofErr w:type="spellEnd"/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jer je ista pogrešno knjižena u knjigovodstvu dužnika. 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CA29C3" w:rsidP="00CA29C3" w:rsidRDefault="00CA29C3">
      <w:pPr>
        <w:pStyle w:val="Bezproreda"/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je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nije otklonjeno osporavanje tražbine.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MAGMA d.o.o., </w:t>
      </w:r>
      <w:proofErr w:type="spellStart"/>
      <w:r>
        <w:rPr>
          <w:rFonts w:ascii="Arial" w:hAnsi="Arial" w:cs="Arial"/>
        </w:rPr>
        <w:t>Jalkovec</w:t>
      </w:r>
      <w:proofErr w:type="spellEnd"/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ovršnoj ispravi.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6.137,98 kn. 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 d.o.o., </w:t>
      </w:r>
      <w:proofErr w:type="spellStart"/>
      <w:r>
        <w:rPr>
          <w:rFonts w:ascii="Arial" w:hAnsi="Arial" w:cs="Arial"/>
        </w:rPr>
        <w:t>Jalkovec</w:t>
      </w:r>
      <w:proofErr w:type="spellEnd"/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 xml:space="preserve">računima za knjigovodstvene usluge. 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6.460,16 kn. 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MARKOS-AMBALAŽA d.o.o., </w:t>
      </w:r>
      <w:proofErr w:type="spellStart"/>
      <w:r>
        <w:rPr>
          <w:rFonts w:ascii="Arial" w:hAnsi="Arial" w:cs="Arial"/>
        </w:rPr>
        <w:t>Šašinovec</w:t>
      </w:r>
      <w:proofErr w:type="spellEnd"/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računima.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3.023,88 kn. 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MILENIJ d.o.o., Čakovec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613499" w:rsidR="00CA29C3" w:rsidP="00CA29C3" w:rsidRDefault="00CA29C3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CA29C3" w:rsidP="00CA29C3" w:rsidRDefault="00CA29C3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2.750,00 kn. </w:t>
      </w:r>
    </w:p>
    <w:p w:rsidR="00CA29C3" w:rsidP="00CA29C3" w:rsidRDefault="00CA29C3">
      <w:pPr>
        <w:pStyle w:val="Bezproreda"/>
        <w:ind w:left="708"/>
        <w:jc w:val="both"/>
        <w:rPr>
          <w:rFonts w:ascii="Arial" w:hAnsi="Arial" w:cs="Arial"/>
        </w:rPr>
      </w:pP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MIKIĆ d.o.o., </w:t>
      </w:r>
      <w:proofErr w:type="spellStart"/>
      <w:r>
        <w:rPr>
          <w:rFonts w:ascii="Arial" w:hAnsi="Arial" w:cs="Arial"/>
        </w:rPr>
        <w:t>Koretinec</w:t>
      </w:r>
      <w:proofErr w:type="spellEnd"/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="00CA29C3" w:rsidP="00CA29C3" w:rsidRDefault="009B741C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priznaje tražbinu u dijelu od 170,06 kn, koja se temelji na računu, dok osporava dio tražbine u iznosu od 1.000,00 kn koji je u međuvremenu, do pokretanja postupka, podmiren kompenzacijom. </w:t>
      </w:r>
    </w:p>
    <w:p w:rsidR="00CA29C3" w:rsidP="00CA29C3" w:rsidRDefault="00CA29C3">
      <w:pPr>
        <w:pStyle w:val="Bezproreda"/>
        <w:jc w:val="both"/>
        <w:rPr>
          <w:rFonts w:ascii="Arial" w:hAnsi="Arial" w:cs="Arial"/>
        </w:rPr>
      </w:pPr>
    </w:p>
    <w:p w:rsidRPr="009B741C" w:rsidR="009B741C" w:rsidP="009B741C" w:rsidRDefault="009B741C">
      <w:pPr>
        <w:pStyle w:val="Bezproreda"/>
        <w:ind w:firstLine="708"/>
        <w:rPr>
          <w:rFonts w:ascii="Arial" w:hAnsi="Arial" w:cs="Arial"/>
        </w:rPr>
      </w:pPr>
      <w:r w:rsidRPr="009B741C">
        <w:rPr>
          <w:rFonts w:ascii="Arial" w:hAnsi="Arial" w:cs="Arial"/>
        </w:rPr>
        <w:t xml:space="preserve">Sud donosi </w:t>
      </w:r>
    </w:p>
    <w:p w:rsidR="009B741C" w:rsidP="009B741C" w:rsidRDefault="009B741C">
      <w:pPr>
        <w:pStyle w:val="Bezproreda"/>
        <w:jc w:val="center"/>
        <w:rPr>
          <w:rFonts w:ascii="Arial" w:hAnsi="Arial" w:cs="Arial"/>
        </w:rPr>
      </w:pPr>
      <w:r w:rsidRPr="009B741C">
        <w:rPr>
          <w:rFonts w:ascii="Arial" w:hAnsi="Arial" w:cs="Arial"/>
        </w:rPr>
        <w:t>r j e š e n j e</w:t>
      </w:r>
    </w:p>
    <w:p w:rsidR="009B741C" w:rsidP="009B741C" w:rsidRDefault="009B741C">
      <w:pPr>
        <w:pStyle w:val="Bezproreda"/>
        <w:rPr>
          <w:rFonts w:ascii="Arial" w:hAnsi="Arial" w:cs="Arial"/>
        </w:rPr>
      </w:pPr>
    </w:p>
    <w:p w:rsidRPr="009B741C" w:rsidR="009B741C" w:rsidP="009B741C" w:rsidRDefault="009B741C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tražbina ovog vjerovnika u iznosu od 170,06 kn, dok osporavanje dijela tražbine u iznosu od 1.000,00 kn nije otklonjeno. </w:t>
      </w:r>
    </w:p>
    <w:p w:rsidR="009B741C" w:rsidP="00CA29C3" w:rsidRDefault="009B741C">
      <w:pPr>
        <w:pStyle w:val="Bezproreda"/>
        <w:jc w:val="both"/>
        <w:rPr>
          <w:rFonts w:ascii="Arial" w:hAnsi="Arial" w:cs="Arial"/>
        </w:rPr>
      </w:pPr>
    </w:p>
    <w:p w:rsidR="009B741C" w:rsidP="00CA29C3" w:rsidRDefault="009B741C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MIKROSTIL d.o.o., Varaždin</w:t>
      </w:r>
    </w:p>
    <w:p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Pr="00613499" w:rsidR="009B741C" w:rsidP="009B741C" w:rsidRDefault="009B741C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Pr="00613499" w:rsidR="009B741C" w:rsidP="009B741C" w:rsidRDefault="009B741C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9B741C" w:rsidP="009B741C" w:rsidRDefault="009B741C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="009B741C" w:rsidP="009B741C" w:rsidRDefault="009B741C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4.250,00 kn. </w:t>
      </w:r>
    </w:p>
    <w:p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Milivoj Glavica, Varaždin</w:t>
      </w:r>
    </w:p>
    <w:p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="009B741C" w:rsidP="009B741C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osporava tražbinu u cijelosti jer se radi opet o pogrešnom knjiženju dužnika.</w:t>
      </w:r>
    </w:p>
    <w:p w:rsidR="0041218B" w:rsidP="009B741C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9B741C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9B741C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ove tražbine nije otklonjeno. </w:t>
      </w:r>
    </w:p>
    <w:p w:rsidR="009B741C" w:rsidP="009B741C" w:rsidRDefault="009B741C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Hrvatska, Ministarstvo financija – Porezna uprava, Zagreb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ovršnoj ispravi.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119.494,21 kn. 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Filip </w:t>
      </w:r>
      <w:proofErr w:type="spellStart"/>
      <w:r>
        <w:rPr>
          <w:rFonts w:ascii="Arial" w:hAnsi="Arial" w:cs="Arial"/>
        </w:rPr>
        <w:t>Perdedaj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Pekare "EDI", nacionalni proizvodi ugostiteljstvo i usluge, </w:t>
      </w:r>
      <w:proofErr w:type="spellStart"/>
      <w:r>
        <w:rPr>
          <w:rFonts w:ascii="Arial" w:hAnsi="Arial" w:cs="Arial"/>
        </w:rPr>
        <w:t>Nedeljanec</w:t>
      </w:r>
      <w:proofErr w:type="spellEnd"/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Povjerenica osporava tražbinu, radi se o pogrešci u knjiženju, napominje da za istu ne postoji ovršna isprava.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ove tražbine nije otklonjeno.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PLANEX RADIO d.o.o., </w:t>
      </w:r>
      <w:proofErr w:type="spellStart"/>
      <w:r>
        <w:rPr>
          <w:rFonts w:ascii="Arial" w:hAnsi="Arial" w:cs="Arial"/>
        </w:rPr>
        <w:t>Cargovec</w:t>
      </w:r>
      <w:proofErr w:type="spellEnd"/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tražbinu, radi se o pogrešci u knjiženju, napominje da za istu ne postoji ovršna isprava.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ove tražbine nije otklonjeno.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Poljoprivredna zadruga AGROVITA u stečaju, </w:t>
      </w:r>
      <w:proofErr w:type="spellStart"/>
      <w:r>
        <w:rPr>
          <w:rFonts w:ascii="Arial" w:hAnsi="Arial" w:cs="Arial"/>
        </w:rPr>
        <w:t>Cargovec</w:t>
      </w:r>
      <w:proofErr w:type="spellEnd"/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3.747,82 kn. 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Tea </w:t>
      </w:r>
      <w:proofErr w:type="spellStart"/>
      <w:r>
        <w:rPr>
          <w:rFonts w:ascii="Arial" w:hAnsi="Arial" w:cs="Arial"/>
        </w:rPr>
        <w:t>Stepan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obrta za marketing </w:t>
      </w:r>
      <w:r w:rsidR="0041218B">
        <w:rPr>
          <w:rFonts w:ascii="Arial" w:hAnsi="Arial" w:cs="Arial"/>
        </w:rPr>
        <w:t>P</w:t>
      </w:r>
      <w:r>
        <w:rPr>
          <w:rFonts w:ascii="Arial" w:hAnsi="Arial" w:cs="Arial"/>
        </w:rPr>
        <w:t>RONA, Varaždin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Povjerenica osporava tražbinu u cijelosti jer je dugo podmiren prije otvaranja postupka.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ove tražbine nije otklonjeno.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REGIONALNI TJEDNIK d.o.o., Varaždin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priznaje dio tražbine u iznosu od 105,00 kn koja se temelji na računu, dok osporava dio od 1.990,00 kn koji dio duga je namiren kompenzacijom prije otvaranja postupka. Napominje da ovršne isprave nema.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Utvrđuje se dio prijavljene tražbine u iznosu od 105,00 kn, dok za dio od 1.990,00 kn osporavanje nije otklonjeno.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ROG d.o.o., Varaždin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priznaje dio prijavljene tražbine u iznosu od 996,34 kn, koja se temelji na računu, dok osporava preostali dio u iznosu od 2.199,00 kn, koji je namiren kompenzacijom, a koja kompenzacija nije provedena u knjigovodstvu dužnika. 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dio prijavljene tražbine u iznosu od 996,34 kn, dok osporavanje za iznos od 2.199,00 kn nije otklonjeno.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706D4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ROYAL WOOD d.o.o., Ivanec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2.500,00 kn.  </w:t>
      </w: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706D4B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RUBELJUŠA d.o.o., Zagreb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izjavljuje da otklanja osporavanje koje je izjavila u svom očitovanju s obzirom da se provede stečajni postupka nad stečajnom masom iza brisanog društva, a tražbina se temelji na računu.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Pr="00613499" w:rsidR="0041218B" w:rsidP="0041218B" w:rsidRDefault="0041218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41218B" w:rsidP="0041218B" w:rsidRDefault="0041218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otklonjeno osporavanje tražbine ovog vjerovnika te se t</w:t>
      </w:r>
      <w:r w:rsidRPr="00613499">
        <w:rPr>
          <w:rFonts w:ascii="Arial" w:hAnsi="Arial" w:cs="Arial"/>
        </w:rPr>
        <w:t xml:space="preserve">ražbina </w:t>
      </w:r>
      <w:r>
        <w:rPr>
          <w:rFonts w:ascii="Arial" w:hAnsi="Arial" w:cs="Arial"/>
        </w:rPr>
        <w:t>utvrđuje</w:t>
      </w:r>
      <w:r w:rsidRPr="00613499">
        <w:rPr>
          <w:rFonts w:ascii="Arial" w:hAnsi="Arial" w:cs="Arial"/>
        </w:rPr>
        <w:t xml:space="preserve"> u iznosu</w:t>
      </w:r>
      <w:r>
        <w:rPr>
          <w:rFonts w:ascii="Arial" w:hAnsi="Arial" w:cs="Arial"/>
        </w:rPr>
        <w:t xml:space="preserve"> od 1.353,00 kn.  </w:t>
      </w: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41218B" w:rsidP="0041218B" w:rsidRDefault="0041218B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Styria</w:t>
      </w:r>
      <w:proofErr w:type="spellEnd"/>
      <w:r>
        <w:rPr>
          <w:rFonts w:ascii="Arial" w:hAnsi="Arial" w:cs="Arial"/>
        </w:rPr>
        <w:t xml:space="preserve"> medijski servisi d.o.o., Zagreb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29,31 kn. 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TELEMA</w:t>
      </w:r>
      <w:r w:rsidR="00AE6018">
        <w:rPr>
          <w:rFonts w:ascii="Arial" w:hAnsi="Arial" w:cs="Arial"/>
        </w:rPr>
        <w:t>C</w:t>
      </w:r>
      <w:r>
        <w:rPr>
          <w:rFonts w:ascii="Arial" w:hAnsi="Arial" w:cs="Arial"/>
        </w:rPr>
        <w:t>H HRVATSKA d.o.o. (ranije TELE 2 d.o.o.), Zagreb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ovog vjerovnika jer je dug u međuvremenu podmiren obzirom da je plaćanje računa za telekomunikacijske usluge bilo nužno za nastavak poslovanja dužnika. 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osporavanje nije otklonjeno.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TERMOPLIN d.d., Varaždin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ovog vjerovnika jer je dug u međuvremenu podmiren obzirom da je plaćanje računa za telekomunikacijske usluge bilo nužno za nastavak poslovanja dužnika. 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osporavanje nije otklonjeno.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TIN-MARKETING d.o.o., Varaždin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1.250,00 kn.  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UČILIŠTE ZA CESTOVNI PROMET – Ustanova za obrazovanje odraslih, Zagreb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ovu tražbinu jer se radi o pogrešnom knjiženju od strane dužnika, a za tražbinu ne postoji ovršna isprava. </w:t>
      </w:r>
    </w:p>
    <w:p w:rsidR="00AE6018" w:rsidP="00AE6018" w:rsidRDefault="00AE6018">
      <w:pPr>
        <w:pStyle w:val="Bezproreda"/>
        <w:ind w:left="360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osporavanje nije otklonjeno. </w:t>
      </w:r>
    </w:p>
    <w:p w:rsidR="00AE6018" w:rsidP="00AE6018" w:rsidRDefault="00AE6018">
      <w:pPr>
        <w:pStyle w:val="Bezproreda"/>
        <w:ind w:left="360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Anka </w:t>
      </w:r>
      <w:proofErr w:type="spellStart"/>
      <w:r>
        <w:rPr>
          <w:rFonts w:ascii="Arial" w:hAnsi="Arial" w:cs="Arial"/>
        </w:rPr>
        <w:t>Rubelj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>. Ugostiteljskog obrta "RUBELJ GRILL", Zagreb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Povjerenica otklanja osporavanje iz svog očitovanja s obzirom na to da vlasnica obrta svoje potraživanje iz obrta koji je u mirovanju može naplatiti.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otklonjeno osporavanje tražbine te se ista utvrđuje u iznosu od 7.092,00 kn.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Đurđica Glavica,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>. obrta Ugostiteljstvo i prijevoz "ZVONIMIR"</w:t>
      </w:r>
      <w:r w:rsidR="00AE6018">
        <w:rPr>
          <w:rFonts w:ascii="Arial" w:hAnsi="Arial" w:cs="Arial"/>
        </w:rPr>
        <w:t xml:space="preserve"> u stečaju, Varaždin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 xml:space="preserve">računu koji se odnosi na zakup poslovnog prostora. 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367.650,00 kn.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UNIVERZAL d.o.o., Varaždin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osporava tražbinu jer je za istu prije pokretanja ovog postupka provedena kompenzacija. 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Pr="00613499" w:rsidR="00AE6018" w:rsidP="00AE6018" w:rsidRDefault="00AE6018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AE6018" w:rsidP="00AE6018" w:rsidRDefault="00AE6018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</w:p>
    <w:p w:rsidR="00AE6018" w:rsidP="00AE6018" w:rsidRDefault="00AE6018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osporavanje tražbine nije otklonjeno. 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VARKOM d.d., Varaždin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AE6018" w:rsidP="00AE6018" w:rsidRDefault="008426FB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priznaje dio tražbine u iznosu od 5.867,42 kn, koji se temelji na računima za komunalne usluge, dok osporava dio u iznosu od 2.202,35 kn koji je u međuvremenu podmiren s obzirom da je podmirenje računa bilo potrebno za nastavak poslovanja dužnika. </w:t>
      </w:r>
    </w:p>
    <w:p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8426FB" w:rsidP="008426FB" w:rsidRDefault="008426F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="00AE6018" w:rsidP="00AE6018" w:rsidRDefault="00AE6018">
      <w:pPr>
        <w:pStyle w:val="Bezproreda"/>
        <w:jc w:val="both"/>
        <w:rPr>
          <w:rFonts w:ascii="Arial" w:hAnsi="Arial" w:cs="Arial"/>
        </w:rPr>
      </w:pPr>
    </w:p>
    <w:p w:rsidR="008426FB" w:rsidP="00AE6018" w:rsidRDefault="008426F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tražbina u iznosu od 5.867,42 kn, dok osporavanje za iznos od 2.202,35 kn nije otklonjeno.</w:t>
      </w:r>
    </w:p>
    <w:p w:rsidR="008426FB" w:rsidP="00AE6018" w:rsidRDefault="008426FB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VETERINARSKA STANICA d.d., Varaždin</w:t>
      </w: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9133ED" w:rsidP="009133ED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9133ED" w:rsidP="008426FB" w:rsidRDefault="009133ED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8426FB" w:rsidP="008426FB" w:rsidRDefault="008426F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lastRenderedPageBreak/>
        <w:t>r j e š e n j e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1.600,11 kn.  </w:t>
      </w:r>
    </w:p>
    <w:p w:rsidR="008426FB" w:rsidP="008426FB" w:rsidRDefault="008426FB">
      <w:pPr>
        <w:pStyle w:val="Bezproreda"/>
        <w:ind w:left="708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ZAVOD ZA JAVNO ZDRAVSTVO VARAŽDINSKE ŽUPANIJE, Varaždin</w:t>
      </w: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8426FB" w:rsidP="008426FB" w:rsidRDefault="008426F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1.625,52 kn.  </w:t>
      </w: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ZTO-PROMET d.o.o., </w:t>
      </w:r>
      <w:proofErr w:type="spellStart"/>
      <w:r>
        <w:rPr>
          <w:rFonts w:ascii="Arial" w:hAnsi="Arial" w:cs="Arial"/>
        </w:rPr>
        <w:t>Lužan</w:t>
      </w:r>
      <w:proofErr w:type="spellEnd"/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računima.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8426FB" w:rsidP="008426FB" w:rsidRDefault="008426F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30.150,00 kn.  </w:t>
      </w: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96271A" w:rsidR="009D559C" w:rsidP="00706D4B" w:rsidRDefault="009D559C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ŽIVA KAVA d.o.o., Zagreb</w:t>
      </w:r>
    </w:p>
    <w:p w:rsidR="00706D4B" w:rsidP="00D87541" w:rsidRDefault="00706D4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Povjerenica priznaje tražbinu, temelji se na </w:t>
      </w:r>
      <w:r>
        <w:rPr>
          <w:rFonts w:ascii="Arial" w:hAnsi="Arial" w:cs="Arial"/>
        </w:rPr>
        <w:t>računu.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Pr="00613499" w:rsidR="008426FB" w:rsidP="008426FB" w:rsidRDefault="008426FB">
      <w:pPr>
        <w:pStyle w:val="Bezproreda"/>
        <w:ind w:firstLine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 xml:space="preserve">Sud donosi </w:t>
      </w:r>
    </w:p>
    <w:p w:rsidRPr="00613499" w:rsidR="008426FB" w:rsidP="008426FB" w:rsidRDefault="008426FB">
      <w:pPr>
        <w:pStyle w:val="Bezproreda"/>
        <w:jc w:val="center"/>
        <w:rPr>
          <w:rFonts w:ascii="Arial" w:hAnsi="Arial" w:cs="Arial"/>
        </w:rPr>
      </w:pPr>
      <w:r w:rsidRPr="00613499">
        <w:rPr>
          <w:rFonts w:ascii="Arial" w:hAnsi="Arial" w:cs="Arial"/>
        </w:rPr>
        <w:t>r j e š e n j e</w:t>
      </w:r>
    </w:p>
    <w:p w:rsidRPr="00613499" w:rsidR="008426FB" w:rsidP="008426FB" w:rsidRDefault="008426FB">
      <w:pPr>
        <w:pStyle w:val="Bezproreda"/>
        <w:jc w:val="both"/>
        <w:rPr>
          <w:rFonts w:ascii="Arial" w:hAnsi="Arial" w:cs="Arial"/>
        </w:rPr>
      </w:pPr>
    </w:p>
    <w:p w:rsidR="009133ED" w:rsidP="009133ED" w:rsidRDefault="008426FB">
      <w:pPr>
        <w:pStyle w:val="Bezproreda"/>
        <w:ind w:left="708"/>
        <w:jc w:val="both"/>
        <w:rPr>
          <w:rFonts w:ascii="Arial" w:hAnsi="Arial" w:cs="Arial"/>
        </w:rPr>
      </w:pPr>
      <w:r w:rsidRPr="00613499">
        <w:rPr>
          <w:rFonts w:ascii="Arial" w:hAnsi="Arial" w:cs="Arial"/>
        </w:rPr>
        <w:t>Utvrđuje se tražbina ovog vjerovnika u iznosu</w:t>
      </w:r>
      <w:r>
        <w:rPr>
          <w:rFonts w:ascii="Arial" w:hAnsi="Arial" w:cs="Arial"/>
        </w:rPr>
        <w:t xml:space="preserve"> od 597,00 kn.</w:t>
      </w:r>
      <w:r w:rsidR="009133ED">
        <w:rPr>
          <w:rFonts w:ascii="Arial" w:hAnsi="Arial" w:cs="Arial"/>
        </w:rPr>
        <w:t xml:space="preserve">  </w:t>
      </w:r>
    </w:p>
    <w:p w:rsidR="00706D4B" w:rsidP="00D87541" w:rsidRDefault="00706D4B">
      <w:pPr>
        <w:pStyle w:val="Bezproreda"/>
        <w:jc w:val="both"/>
        <w:rPr>
          <w:rFonts w:ascii="Arial" w:hAnsi="Arial" w:cs="Arial"/>
        </w:rPr>
      </w:pPr>
    </w:p>
    <w:p w:rsidR="00706D4B" w:rsidP="00D87541" w:rsidRDefault="004F1AC3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Nakon toga sastavlja se tablica ispitanih tražbina. </w:t>
      </w:r>
    </w:p>
    <w:p w:rsidR="00F974F9" w:rsidP="00D87541" w:rsidRDefault="00F974F9">
      <w:pPr>
        <w:pStyle w:val="Bezproreda"/>
        <w:jc w:val="both"/>
        <w:rPr>
          <w:rFonts w:ascii="Arial" w:hAnsi="Arial" w:cs="Arial"/>
        </w:rPr>
      </w:pPr>
    </w:p>
    <w:tbl>
      <w:tblPr>
        <w:tblW w:w="31680" w:type="dxa"/>
        <w:tblInd w:w="-459" w:type="dxa"/>
        <w:tblLook w:firstRow="1" w:lastRow="0" w:firstColumn="1" w:lastColumn="0" w:noHBand="0" w:noVBand="1" w:val="04A0"/>
      </w:tblPr>
      <w:tblGrid>
        <w:gridCol w:w="632"/>
        <w:gridCol w:w="2067"/>
        <w:gridCol w:w="1598"/>
        <w:gridCol w:w="1493"/>
        <w:gridCol w:w="1359"/>
        <w:gridCol w:w="1406"/>
        <w:gridCol w:w="1419"/>
        <w:gridCol w:w="2079"/>
        <w:gridCol w:w="365"/>
        <w:gridCol w:w="365"/>
        <w:gridCol w:w="366"/>
        <w:gridCol w:w="365"/>
        <w:gridCol w:w="368"/>
        <w:gridCol w:w="368"/>
        <w:gridCol w:w="368"/>
        <w:gridCol w:w="368"/>
        <w:gridCol w:w="368"/>
        <w:gridCol w:w="368"/>
        <w:gridCol w:w="369"/>
        <w:gridCol w:w="369"/>
        <w:gridCol w:w="368"/>
        <w:gridCol w:w="368"/>
        <w:gridCol w:w="368"/>
        <w:gridCol w:w="368"/>
        <w:gridCol w:w="368"/>
        <w:gridCol w:w="368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</w:tblGrid>
      <w:tr w:rsidRPr="00F974F9" w:rsidR="00F974F9" w:rsidTr="00F974F9">
        <w:trPr>
          <w:trHeight w:val="1639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Iznos prijavljene tražbine iz tablice prijavljenih tražbina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99CCFF" w:fill="BDD7EE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Osporeni iznos tražbine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103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AUTOKAROSERIJA, obrt za popravak, održavanje i njegu motornih vozila,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. Aljoša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Kefelja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Jalkovec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21888768739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Plitvička 20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5.014,38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5.014,38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COMPANYWALL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93441573210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Kušlanova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27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539,63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539,63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103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COPY CENTAR HABULAN, obrt za fotokopiranje, umnožavanje i prijepis,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. Miljenko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Habulan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80324249020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Varaždin, Stanka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Vraza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6,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2.568,58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2.568,58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Čistoća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02371889218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Ognjena Price 13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645,28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645,28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DELIVERY HERO CROATIA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73891835248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Zavrtnica 17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5.196,88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5.196,88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DOMINION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d.o.o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14426038690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Nedelišće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Vrtna 38a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539,98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539,98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Dražen Kolarić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18469120145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Vladimira Gotovca 43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822,34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822,34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Đurđica Glavica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66723374207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Braće Radić 182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182.297,29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182.297,29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E.ON Energija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81103558092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Capraška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29.426,07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25.680,31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3.745,76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ELCOP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81651582714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214,50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214,50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ELEKTRONIČKI RAČUNI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42889250808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Ilica 412a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260,61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174,36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86,25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ERIK ODVODI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j.d.o.o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52173946209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Čakovec, Dr. Vlatka Mačeka 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Grad Varaždin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13269011531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Trg kralja Tomislava 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7.056,16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7.056,16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HANZA MEDIA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79517545745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Koranska 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1.528,30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1.528,30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HERMO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79517967255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Krešimira Filića 114B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1.619,50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1.619,50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68419124305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Prisavlje 3,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238,79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78,79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81793146560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Radnička cesta 21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594,73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594,73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78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HRVATSKA OSIGURAVAJUĆA KUĆA - d.d.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00432869176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Capraška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9.141,25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9.141,25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Hrvatsko društvo skladatelja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56668956985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Berislavićeva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24.896,26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6.115,37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18.780,89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ILLE-SERVICE HR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49069508983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Cestica, Nova ulica 25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1.645,00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1.645,00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INTER CARS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46564276045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Zaprešić, Krapinska ulica 37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1.146,48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1.146,48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22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Javni bilježnik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Rankica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Benc</w:t>
            </w:r>
            <w:proofErr w:type="spellEnd"/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12182439794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Varaždin, Stanka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Vraza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8C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28,75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28,75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623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KOLAR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d.o.o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22045728907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Varaždin,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Optujska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53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3.930,00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3.930,00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KTC d.d.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95970838122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Križevci, N. Tesle 18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33.485,84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33.485,84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LASERCOPY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88543041746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Sajmište 12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206,25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206,25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03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LONČAR, uslužni obrt,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. Branko Lončar,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69178121948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Bikovec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Bikovec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59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4.720,00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4.720,00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MAGMA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65673920115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Jalkovec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Varaždinska ulica – odvojak I. 14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6.137,98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6.137,98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MARI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5558531838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Jalkovec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Varaždinska ulica, I. odvojak 11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6.460,16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6.460,16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MARKOS-AMBALAŽA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85201870420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Šašinovec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Ulica Ivana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Granđe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36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3.023,88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3.023,88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MILENIJ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21487266767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Čakovec, Zavnoh-A 83,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2.750,00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MIKIĆ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02182564428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Koretinec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Koretinec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73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1.170,06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170,06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MIKROSTIL d.o.o.,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92537576832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Zrinski i Frankopana 41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4.250,00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4.250,00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Milivoj Glavica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82279293348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Braće Radić 182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1.470,00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1.470,00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18683136487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Boškovićeva 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119.494,21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119.494,21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1035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PEKARA „EDI”, NACIONALNI PROIZVODI, UGOSTITELJSTVO I USLUGE, FILIP PERDEDAJ,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65952147679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Nedeljanec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Varaždinska 207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4.607,13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4.607,13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PLANEX RADIO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50184816348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Cargovec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Varaždinska 49a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Poljoprivredna zadruga AGROVITA u stečaju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04503791672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Cargovec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Ivice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Uranića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3.747,82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3.747,82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PRONA, obrt za marketing,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. Tea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Stepan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31806957380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Braće Radić 51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REGIONALNI TJEDNIK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26676147972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Anina ulica 11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2.095,00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105,00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1.990,00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bookmarkStart w:name="_GoBack" w:id="0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40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ROG d.o.o.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39483344029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Braće Radić 147,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3.195,34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996,34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2.199,00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bookmarkEnd w:id="0"/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ROYAL WOOD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42471585610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Ivanec, Trg hrvatskih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ivanovaca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RUBELJUŠA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31309673690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Zavidovićka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28,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1.353,00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1.353,00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Styria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medijski servisi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29005509482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Oreškovićeva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6H/1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29,31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29,31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TELEMACH HRVATSKA d.o.o. (ranije TELE 2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70133616033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Zagreb, Josipa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Marohnića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1.128,98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1.128,98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TERMOPLIN d.d.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70140364776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Varaždin, Vjekoslava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Špinčića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78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8.451,11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8.451,11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TIN-MARKETING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51082667719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A.B. Šimića 20,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78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UČILIŠTE ZA CESTOVNI PROMET – Ustanova za obrazovanje odraslih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35289873670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Radnička cesta 184,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78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UGOSTITELJSKI OBRT „RUBELJ GRILL”,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. Anka </w:t>
            </w: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Rubelj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36740284586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Dolac 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7.092,00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7.092,00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UGOSTITELJSTVO I PRIJEVOZ „ZVONIMIR”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66723374207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Braće Radić 182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367.650,00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367.650,00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UNIVERZAL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71843925886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Cehovska 10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VARKOM d.d.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39048902955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Trg bana Jelačića 15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8.069,77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5.867,42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2.202,35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9133ED">
        <w:trPr>
          <w:trHeight w:val="525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VETERINARSKA STANICA d.d.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41540201755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Trg Ivana Perkovca 24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1.600,11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1.600,11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78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ZAVOD ZA JAVNO ZDRAVSTVO VARAŽDINSKE ŽUPANIJE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20184981156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Varaždin, Ivana Meštrovića 1/11,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1.625,52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1.625,52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ZTO-PROMET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19520130534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Lužan</w:t>
            </w:r>
            <w:proofErr w:type="spellEnd"/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Zagrebačka 12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30.150,00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30.150,00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ŽIVA KAVA d.o.o.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OIB: 56977970104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Vrtni put 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597,00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597,00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F974F9" w:rsidR="00F974F9" w:rsidTr="00F974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F974F9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909.846,23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463767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816.769,45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93.076,78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74F9" w:rsidR="00F974F9" w:rsidP="00F974F9" w:rsidRDefault="00F974F9">
            <w:pPr>
              <w:spacing w:after="0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F974F9" w:rsidP="00D87541" w:rsidRDefault="00F974F9">
      <w:pPr>
        <w:pStyle w:val="Bezproreda"/>
        <w:jc w:val="both"/>
        <w:rPr>
          <w:rFonts w:ascii="Arial" w:hAnsi="Arial" w:cs="Arial"/>
        </w:rPr>
      </w:pPr>
    </w:p>
    <w:p w:rsidR="00F974F9" w:rsidP="00D87541" w:rsidRDefault="00F974F9">
      <w:pPr>
        <w:pStyle w:val="Bezproreda"/>
        <w:jc w:val="both"/>
        <w:rPr>
          <w:rFonts w:ascii="Arial" w:hAnsi="Arial" w:cs="Arial"/>
        </w:rPr>
      </w:pPr>
    </w:p>
    <w:p w:rsidR="00F974F9" w:rsidP="00D87541" w:rsidRDefault="00F974F9">
      <w:pPr>
        <w:pStyle w:val="Bezproreda"/>
        <w:jc w:val="both"/>
        <w:rPr>
          <w:rFonts w:ascii="Arial" w:hAnsi="Arial" w:cs="Arial"/>
        </w:rPr>
      </w:pPr>
    </w:p>
    <w:p w:rsidR="00931885" w:rsidP="00D87541" w:rsidRDefault="0093188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Nakon toga povjerenica izjavljuje da želi izvijestiti sud i vjerovnike da prema knjigovodstvenoj kartici </w:t>
      </w:r>
      <w:proofErr w:type="spellStart"/>
      <w:r>
        <w:rPr>
          <w:rFonts w:ascii="Arial" w:hAnsi="Arial" w:cs="Arial"/>
        </w:rPr>
        <w:t>izlistaoj</w:t>
      </w:r>
      <w:proofErr w:type="spellEnd"/>
      <w:r>
        <w:rPr>
          <w:rFonts w:ascii="Arial" w:hAnsi="Arial" w:cs="Arial"/>
        </w:rPr>
        <w:t xml:space="preserve"> od Porezne uprave za dužnika sa danom 7.6.2021. postoji ukupan dug u visini od 191.811,41 kn, a koji se sastoji od:</w:t>
      </w:r>
    </w:p>
    <w:p w:rsidR="003E540D" w:rsidP="00D87541" w:rsidRDefault="003E540D">
      <w:pPr>
        <w:pStyle w:val="Bezproreda"/>
        <w:jc w:val="both"/>
        <w:rPr>
          <w:rFonts w:ascii="Arial" w:hAnsi="Arial" w:cs="Arial"/>
        </w:rPr>
      </w:pPr>
    </w:p>
    <w:p w:rsidR="004F1AC3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konta 1880 porez i prirez na dohodak od </w:t>
      </w:r>
      <w:proofErr w:type="spellStart"/>
      <w:r>
        <w:rPr>
          <w:rFonts w:ascii="Arial" w:hAnsi="Arial" w:cs="Arial"/>
        </w:rPr>
        <w:t>nes</w:t>
      </w:r>
      <w:proofErr w:type="spellEnd"/>
      <w:r>
        <w:rPr>
          <w:rFonts w:ascii="Arial" w:hAnsi="Arial" w:cs="Arial"/>
        </w:rPr>
        <w:t xml:space="preserve">. </w:t>
      </w:r>
      <w:r w:rsidR="003E540D">
        <w:rPr>
          <w:rFonts w:ascii="Arial" w:hAnsi="Arial" w:cs="Arial"/>
        </w:rPr>
        <w:t>r</w:t>
      </w:r>
      <w:r>
        <w:rPr>
          <w:rFonts w:ascii="Arial" w:hAnsi="Arial" w:cs="Arial"/>
        </w:rPr>
        <w:t>ada,</w:t>
      </w:r>
    </w:p>
    <w:p w:rsidR="00931885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1945 porez i prirez po drugom dohotku,</w:t>
      </w:r>
    </w:p>
    <w:p w:rsidR="00931885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2283 doprinos za mirovinsko osiguranje II stup iz radnog odnosa</w:t>
      </w:r>
    </w:p>
    <w:p w:rsidR="00931885" w:rsidP="00931885" w:rsidRDefault="003E540D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2291 dop</w:t>
      </w:r>
      <w:r w:rsidR="00931885">
        <w:rPr>
          <w:rFonts w:ascii="Arial" w:hAnsi="Arial" w:cs="Arial"/>
        </w:rPr>
        <w:t>r</w:t>
      </w:r>
      <w:r>
        <w:rPr>
          <w:rFonts w:ascii="Arial" w:hAnsi="Arial" w:cs="Arial"/>
        </w:rPr>
        <w:t>inos za mirovinsko osiguranje po II stup</w:t>
      </w:r>
      <w:r w:rsidR="00931885">
        <w:rPr>
          <w:rFonts w:ascii="Arial" w:hAnsi="Arial" w:cs="Arial"/>
        </w:rPr>
        <w:t>u drugi dohodak</w:t>
      </w:r>
    </w:p>
    <w:p w:rsidR="00931885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konta 8168 doprinos za mirovinsko osiguranje po međugeneracijskoj solidarnosti </w:t>
      </w:r>
    </w:p>
    <w:p w:rsidR="00931885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8176 doprinos za mirovinsko osiguranje iz generacijske solidarnosti po drugom dohotku</w:t>
      </w:r>
    </w:p>
    <w:p w:rsidR="00931885" w:rsidP="00931885" w:rsidRDefault="00931885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8486 doprinos za zdravstveno osiguranje iz radnog odnosa gdje je najveći iznos od ukupnog navedenog duga (94.516,24 kn)</w:t>
      </w:r>
      <w:r w:rsidR="003E540D">
        <w:rPr>
          <w:rFonts w:ascii="Arial" w:hAnsi="Arial" w:cs="Arial"/>
        </w:rPr>
        <w:t>,</w:t>
      </w:r>
    </w:p>
    <w:p w:rsidR="003E540D" w:rsidP="00931885" w:rsidRDefault="003E540D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8540 doprinos za zdravstveno osiguranje drugi dohodak,</w:t>
      </w:r>
    </w:p>
    <w:p w:rsidR="003E540D" w:rsidP="00931885" w:rsidRDefault="003E540D">
      <w:pPr>
        <w:pStyle w:val="Bezproreda"/>
        <w:numPr>
          <w:ilvl w:val="0"/>
          <w:numId w:val="4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konta 8753 doprinos za zapošljavanje.</w:t>
      </w:r>
    </w:p>
    <w:p w:rsidR="004F1AC3" w:rsidP="00D87541" w:rsidRDefault="004F1AC3">
      <w:pPr>
        <w:pStyle w:val="Bezproreda"/>
        <w:jc w:val="both"/>
        <w:rPr>
          <w:rFonts w:ascii="Arial" w:hAnsi="Arial" w:cs="Arial"/>
        </w:rPr>
      </w:pPr>
    </w:p>
    <w:p w:rsidR="003E540D" w:rsidP="003E540D" w:rsidRDefault="003E540D">
      <w:pPr>
        <w:pStyle w:val="Bezproreda"/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obzirom da isti iznosi čine prioritetne tražbine 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postupku, a za koje je očito da ih dužnik ne podmiruje od samog pokretanja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postupka, dakle, od 20.1.2021. smatra da je isto neplaćanje razlogom za obustavom postupka. </w:t>
      </w:r>
    </w:p>
    <w:p w:rsidR="003E540D" w:rsidP="003E540D" w:rsidRDefault="003E540D">
      <w:pPr>
        <w:pStyle w:val="Bezproreda"/>
        <w:ind w:left="360" w:firstLine="348"/>
        <w:jc w:val="both"/>
        <w:rPr>
          <w:rFonts w:ascii="Arial" w:hAnsi="Arial" w:cs="Arial"/>
        </w:rPr>
      </w:pPr>
    </w:p>
    <w:p w:rsidR="003E540D" w:rsidP="003E540D" w:rsidRDefault="003E540D">
      <w:pPr>
        <w:pStyle w:val="Bezproreda"/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dužnika na to odvraća da se radi o priorite</w:t>
      </w:r>
      <w:r w:rsidR="0026188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nim tražbinama ali onima koje su nastale prije otvaranja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 i za koje je dužnik podnio zahtjev Poreznoj upravi za sklapanje upravnog ugovora.</w:t>
      </w:r>
    </w:p>
    <w:p w:rsidR="003E540D" w:rsidP="003E540D" w:rsidRDefault="003E540D">
      <w:pPr>
        <w:pStyle w:val="Bezproreda"/>
        <w:ind w:left="360" w:firstLine="348"/>
        <w:jc w:val="both"/>
        <w:rPr>
          <w:rFonts w:ascii="Arial" w:hAnsi="Arial" w:cs="Arial"/>
        </w:rPr>
      </w:pPr>
    </w:p>
    <w:p w:rsidR="003E540D" w:rsidP="003E540D" w:rsidRDefault="003E540D">
      <w:pPr>
        <w:pStyle w:val="Bezproreda"/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pitanje raspravne sutkinje kada je podnesen taj zahtjev, punomoćnica odvraća da je podnesen jučer. </w:t>
      </w:r>
    </w:p>
    <w:p w:rsidR="00261883" w:rsidP="003E540D" w:rsidRDefault="00261883">
      <w:pPr>
        <w:pStyle w:val="Bezproreda"/>
        <w:ind w:left="360" w:firstLine="348"/>
        <w:jc w:val="both"/>
        <w:rPr>
          <w:rFonts w:ascii="Arial" w:hAnsi="Arial" w:cs="Arial"/>
        </w:rPr>
      </w:pPr>
    </w:p>
    <w:p w:rsidR="00261883" w:rsidP="003E540D" w:rsidRDefault="00261883">
      <w:pPr>
        <w:pStyle w:val="Bezproreda"/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Zakonska zastupnica RH ističe kako po podacima Porezne uprave, Područnog ureda Varaždin dospjele neosigurane tražbine po osnovi poreza na dohodak i doprinosa iz osnovice za osiguranike po osnovi radnog odnosa do otvaranja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 iznose 148.200,20 kn.</w:t>
      </w:r>
    </w:p>
    <w:p w:rsidRPr="0096271A" w:rsidR="003E540D" w:rsidP="003E540D" w:rsidRDefault="003E540D">
      <w:pPr>
        <w:pStyle w:val="Bezproreda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Pr="0096271A" w:rsidR="005650C8" w:rsidP="00D87541" w:rsidRDefault="005650C8">
      <w:pPr>
        <w:pStyle w:val="Bezproreda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ab/>
        <w:t>Sud donosi</w:t>
      </w:r>
    </w:p>
    <w:p w:rsidRPr="0096271A" w:rsidR="005650C8" w:rsidP="00D87541" w:rsidRDefault="005650C8">
      <w:pPr>
        <w:pStyle w:val="Bezproreda"/>
        <w:jc w:val="both"/>
        <w:rPr>
          <w:rFonts w:ascii="Arial" w:hAnsi="Arial" w:cs="Arial"/>
        </w:rPr>
      </w:pPr>
    </w:p>
    <w:p w:rsidRPr="0096271A" w:rsidR="005650C8" w:rsidP="005650C8" w:rsidRDefault="00433D05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96271A" w:rsidR="005650C8">
        <w:rPr>
          <w:rFonts w:ascii="Arial" w:hAnsi="Arial" w:cs="Arial"/>
        </w:rPr>
        <w:t xml:space="preserve"> j e š e nj e</w:t>
      </w:r>
    </w:p>
    <w:p w:rsidRPr="0096271A" w:rsidR="005650C8" w:rsidP="00D87541" w:rsidRDefault="005650C8">
      <w:pPr>
        <w:pStyle w:val="Bezproreda"/>
        <w:jc w:val="both"/>
        <w:rPr>
          <w:rFonts w:ascii="Arial" w:hAnsi="Arial" w:cs="Arial"/>
        </w:rPr>
      </w:pPr>
    </w:p>
    <w:p w:rsidRPr="0096271A" w:rsidR="00554611" w:rsidP="009D559C" w:rsidRDefault="005650C8">
      <w:pPr>
        <w:pStyle w:val="Bezproreda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ab/>
      </w:r>
    </w:p>
    <w:p w:rsidR="005650C8" w:rsidP="005650C8" w:rsidRDefault="00433D0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I Rješenje o daljnjem tijeku postupka donijet će se pisanim putem.</w:t>
      </w:r>
    </w:p>
    <w:p w:rsidR="00433D05" w:rsidP="005650C8" w:rsidRDefault="00433D05">
      <w:pPr>
        <w:pStyle w:val="Bezproreda"/>
        <w:rPr>
          <w:rFonts w:ascii="Arial" w:hAnsi="Arial" w:cs="Arial"/>
        </w:rPr>
      </w:pPr>
    </w:p>
    <w:p w:rsidRPr="0096271A" w:rsidR="005650C8" w:rsidP="00261883" w:rsidRDefault="00433D0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II Od Porezne uprave Varaždin zatražit će se </w:t>
      </w:r>
      <w:r w:rsidR="00261883">
        <w:rPr>
          <w:rFonts w:ascii="Arial" w:hAnsi="Arial" w:cs="Arial"/>
        </w:rPr>
        <w:t xml:space="preserve">hitan </w:t>
      </w:r>
      <w:r>
        <w:rPr>
          <w:rFonts w:ascii="Arial" w:hAnsi="Arial" w:cs="Arial"/>
        </w:rPr>
        <w:t>podat</w:t>
      </w:r>
      <w:r w:rsidR="00261883">
        <w:rPr>
          <w:rFonts w:ascii="Arial" w:hAnsi="Arial" w:cs="Arial"/>
        </w:rPr>
        <w:t>ak o tome je li dužnik podmiri</w:t>
      </w:r>
      <w:r>
        <w:rPr>
          <w:rFonts w:ascii="Arial" w:hAnsi="Arial" w:cs="Arial"/>
        </w:rPr>
        <w:t xml:space="preserve">o obaveze </w:t>
      </w:r>
      <w:r w:rsidR="00BF671A">
        <w:rPr>
          <w:rFonts w:ascii="Arial" w:hAnsi="Arial" w:cs="Arial"/>
        </w:rPr>
        <w:t>s osnova doprinosa i poreza</w:t>
      </w:r>
      <w:r>
        <w:rPr>
          <w:rFonts w:ascii="Arial" w:hAnsi="Arial" w:cs="Arial"/>
        </w:rPr>
        <w:t xml:space="preserve"> prema plaći svojih radnika</w:t>
      </w:r>
      <w:r w:rsidR="00BF67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dospjele nakon </w:t>
      </w:r>
      <w:r w:rsidR="00261883">
        <w:rPr>
          <w:rFonts w:ascii="Arial" w:hAnsi="Arial" w:cs="Arial"/>
        </w:rPr>
        <w:t>13.1.2021.</w:t>
      </w:r>
    </w:p>
    <w:p w:rsidRPr="0096271A" w:rsidR="005650C8" w:rsidP="00D87541" w:rsidRDefault="005650C8">
      <w:pPr>
        <w:pStyle w:val="Bezproreda"/>
        <w:jc w:val="both"/>
        <w:rPr>
          <w:rFonts w:ascii="Arial" w:hAnsi="Arial" w:cs="Arial"/>
        </w:rPr>
      </w:pPr>
    </w:p>
    <w:p w:rsidRPr="0096271A" w:rsidR="00D87541" w:rsidP="00D87541" w:rsidRDefault="00D87541">
      <w:pPr>
        <w:pStyle w:val="Bezproreda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Dovršeno u</w:t>
      </w:r>
      <w:r w:rsidRPr="0096271A" w:rsidR="005650C8">
        <w:rPr>
          <w:rFonts w:ascii="Arial" w:hAnsi="Arial" w:cs="Arial"/>
        </w:rPr>
        <w:t xml:space="preserve"> </w:t>
      </w:r>
      <w:r w:rsidR="00433D05">
        <w:rPr>
          <w:rFonts w:ascii="Arial" w:hAnsi="Arial" w:cs="Arial"/>
        </w:rPr>
        <w:t xml:space="preserve">11,00 </w:t>
      </w:r>
      <w:r w:rsidRPr="0096271A">
        <w:rPr>
          <w:rFonts w:ascii="Arial" w:hAnsi="Arial" w:cs="Arial"/>
        </w:rPr>
        <w:t>sati.</w:t>
      </w:r>
    </w:p>
    <w:sectPr w:rsidRPr="0096271A" w:rsidR="00D87541" w:rsidSect="004230BA">
      <w:headerReference w:type="default" r:id="rId9"/>
      <w:footerReference w:type="default" r:id="rId10"/>
      <w:pgSz w:w="11907" w:h="16839" w:code="9"/>
      <w:pgMar w:top="1418" w:right="1418" w:bottom="1418" w:left="1418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0416" w:rsidP="00537B78" w:rsidRDefault="00190416">
      <w:r>
        <w:separator/>
      </w:r>
    </w:p>
  </w:endnote>
  <w:endnote w:type="continuationSeparator" w:id="0">
    <w:p w:rsidR="00190416" w:rsidP="00537B78" w:rsidRDefault="0019041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74F9" w:rsidP="006E36B9" w:rsidRDefault="00F974F9">
    <w:pPr>
      <w:pStyle w:val="Podnoje"/>
      <w:jc w:val="left"/>
    </w:pPr>
  </w:p>
  <w:p w:rsidR="00F974F9" w:rsidRDefault="00F974F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0416" w:rsidP="00537B78" w:rsidRDefault="00190416">
      <w:r>
        <w:separator/>
      </w:r>
    </w:p>
  </w:footnote>
  <w:footnote w:type="continuationSeparator" w:id="0">
    <w:p w:rsidR="00190416" w:rsidP="00537B78" w:rsidRDefault="0019041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6271A" w:rsidR="00F974F9" w:rsidRDefault="00F974F9">
    <w:pPr>
      <w:pStyle w:val="Zaglavlje"/>
      <w:rPr>
        <w:rFonts w:ascii="Arial" w:hAnsi="Arial" w:cs="Arial"/>
      </w:rPr>
    </w:pPr>
    <w:r w:rsidRPr="0096271A">
      <w:rPr>
        <w:rStyle w:val="PozadinaSvijetloCrvena"/>
        <w:rFonts w:ascii="Arial" w:hAnsi="Arial" w:cs="Arial"/>
        <w:shd w:val="clear" w:color="auto" w:fill="auto"/>
      </w:rPr>
      <w:t xml:space="preserve">Poslovni broj: 2 St-289/2020-16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D67FEA"/>
    <w:multiLevelType w:val="hybridMultilevel"/>
    <w:tmpl w:val="D7E409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9D419D6"/>
    <w:multiLevelType w:val="hybridMultilevel"/>
    <w:tmpl w:val="0694B6FC"/>
    <w:lvl w:ilvl="0" w:tplc="6C8A59B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06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2F0C7B"/>
    <w:multiLevelType w:val="hybridMultilevel"/>
    <w:tmpl w:val="373665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6"/>
  </w:num>
  <w:num w:numId="20">
    <w:abstractNumId w:val="23"/>
  </w:num>
  <w:num w:numId="21">
    <w:abstractNumId w:val="24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20"/>
  </w:num>
  <w:num w:numId="49">
    <w:abstractNumId w:val="37"/>
  </w:num>
  <w:num w:numId="50">
    <w:abstractNumId w:val="1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hideGrammaticalErrors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A43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FD6"/>
    <w:rsid w:val="0006032E"/>
    <w:rsid w:val="0006186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CE9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058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215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AD0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24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9B2"/>
    <w:rsid w:val="00123B19"/>
    <w:rsid w:val="00123EC9"/>
    <w:rsid w:val="00125B5F"/>
    <w:rsid w:val="00126A5E"/>
    <w:rsid w:val="001279B7"/>
    <w:rsid w:val="00127F57"/>
    <w:rsid w:val="0013000C"/>
    <w:rsid w:val="00130ED7"/>
    <w:rsid w:val="001317DD"/>
    <w:rsid w:val="00134594"/>
    <w:rsid w:val="00134AA6"/>
    <w:rsid w:val="00137AA7"/>
    <w:rsid w:val="0014018B"/>
    <w:rsid w:val="0014143E"/>
    <w:rsid w:val="0014172C"/>
    <w:rsid w:val="0014365F"/>
    <w:rsid w:val="0014384B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C8F"/>
    <w:rsid w:val="00170022"/>
    <w:rsid w:val="001711C1"/>
    <w:rsid w:val="00171CD9"/>
    <w:rsid w:val="001739C1"/>
    <w:rsid w:val="001748CA"/>
    <w:rsid w:val="001751FC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416"/>
    <w:rsid w:val="00192554"/>
    <w:rsid w:val="00195336"/>
    <w:rsid w:val="00196299"/>
    <w:rsid w:val="001967A6"/>
    <w:rsid w:val="00197B61"/>
    <w:rsid w:val="001A032E"/>
    <w:rsid w:val="001A07FB"/>
    <w:rsid w:val="001A14B2"/>
    <w:rsid w:val="001A1B80"/>
    <w:rsid w:val="001A5294"/>
    <w:rsid w:val="001A54FB"/>
    <w:rsid w:val="001A59C8"/>
    <w:rsid w:val="001A6B64"/>
    <w:rsid w:val="001B28C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10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F5A"/>
    <w:rsid w:val="00200211"/>
    <w:rsid w:val="002007E7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F40"/>
    <w:rsid w:val="00226502"/>
    <w:rsid w:val="00230588"/>
    <w:rsid w:val="00232861"/>
    <w:rsid w:val="00233507"/>
    <w:rsid w:val="00235532"/>
    <w:rsid w:val="00236A94"/>
    <w:rsid w:val="00243937"/>
    <w:rsid w:val="00243CE5"/>
    <w:rsid w:val="00244135"/>
    <w:rsid w:val="002445A7"/>
    <w:rsid w:val="0024503A"/>
    <w:rsid w:val="00245741"/>
    <w:rsid w:val="00245946"/>
    <w:rsid w:val="00245A2B"/>
    <w:rsid w:val="00246057"/>
    <w:rsid w:val="0025147F"/>
    <w:rsid w:val="0025157A"/>
    <w:rsid w:val="0025192A"/>
    <w:rsid w:val="00251B9D"/>
    <w:rsid w:val="002537D5"/>
    <w:rsid w:val="00253DB4"/>
    <w:rsid w:val="00254219"/>
    <w:rsid w:val="0025479A"/>
    <w:rsid w:val="0025508F"/>
    <w:rsid w:val="00256800"/>
    <w:rsid w:val="0026188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1FA"/>
    <w:rsid w:val="00287B3C"/>
    <w:rsid w:val="00287C8C"/>
    <w:rsid w:val="00294B2A"/>
    <w:rsid w:val="00294D35"/>
    <w:rsid w:val="00295EB2"/>
    <w:rsid w:val="002962E1"/>
    <w:rsid w:val="00297359"/>
    <w:rsid w:val="00297CD3"/>
    <w:rsid w:val="002A169F"/>
    <w:rsid w:val="002A16F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12B"/>
    <w:rsid w:val="002E3EA6"/>
    <w:rsid w:val="002E4672"/>
    <w:rsid w:val="002E4D89"/>
    <w:rsid w:val="002E78BE"/>
    <w:rsid w:val="002F138D"/>
    <w:rsid w:val="002F1D95"/>
    <w:rsid w:val="002F2584"/>
    <w:rsid w:val="002F52D1"/>
    <w:rsid w:val="002F5DDC"/>
    <w:rsid w:val="002F781C"/>
    <w:rsid w:val="00302E9B"/>
    <w:rsid w:val="003032EF"/>
    <w:rsid w:val="00303383"/>
    <w:rsid w:val="003039E0"/>
    <w:rsid w:val="00304A44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49D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77F"/>
    <w:rsid w:val="0037020C"/>
    <w:rsid w:val="00370547"/>
    <w:rsid w:val="003708E3"/>
    <w:rsid w:val="003709E9"/>
    <w:rsid w:val="00372E30"/>
    <w:rsid w:val="003747ED"/>
    <w:rsid w:val="00375C9B"/>
    <w:rsid w:val="0037634A"/>
    <w:rsid w:val="003766B4"/>
    <w:rsid w:val="00376D69"/>
    <w:rsid w:val="00376DD3"/>
    <w:rsid w:val="00377747"/>
    <w:rsid w:val="00380A37"/>
    <w:rsid w:val="0038168A"/>
    <w:rsid w:val="0038178A"/>
    <w:rsid w:val="00384201"/>
    <w:rsid w:val="003847E7"/>
    <w:rsid w:val="003849C5"/>
    <w:rsid w:val="00385004"/>
    <w:rsid w:val="0038636A"/>
    <w:rsid w:val="003874B2"/>
    <w:rsid w:val="00390CF6"/>
    <w:rsid w:val="00391142"/>
    <w:rsid w:val="0039243A"/>
    <w:rsid w:val="003930CA"/>
    <w:rsid w:val="003947E0"/>
    <w:rsid w:val="003A01DD"/>
    <w:rsid w:val="003A02A2"/>
    <w:rsid w:val="003A07FA"/>
    <w:rsid w:val="003A4CAB"/>
    <w:rsid w:val="003A5070"/>
    <w:rsid w:val="003A5A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99C"/>
    <w:rsid w:val="003C7DE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91D"/>
    <w:rsid w:val="003D7394"/>
    <w:rsid w:val="003D7CB1"/>
    <w:rsid w:val="003E276E"/>
    <w:rsid w:val="003E36A1"/>
    <w:rsid w:val="003E540D"/>
    <w:rsid w:val="003E5BEF"/>
    <w:rsid w:val="003E78C6"/>
    <w:rsid w:val="003E7D08"/>
    <w:rsid w:val="003F03E4"/>
    <w:rsid w:val="003F0E96"/>
    <w:rsid w:val="003F21A2"/>
    <w:rsid w:val="003F43BE"/>
    <w:rsid w:val="003F4454"/>
    <w:rsid w:val="003F4BD2"/>
    <w:rsid w:val="003F5111"/>
    <w:rsid w:val="003F549E"/>
    <w:rsid w:val="003F5C7F"/>
    <w:rsid w:val="003F5F52"/>
    <w:rsid w:val="003F666F"/>
    <w:rsid w:val="003F67CE"/>
    <w:rsid w:val="004008EA"/>
    <w:rsid w:val="00401B1A"/>
    <w:rsid w:val="00403799"/>
    <w:rsid w:val="00403F6D"/>
    <w:rsid w:val="0040491E"/>
    <w:rsid w:val="00404C4B"/>
    <w:rsid w:val="00404DB3"/>
    <w:rsid w:val="00406561"/>
    <w:rsid w:val="00406CF1"/>
    <w:rsid w:val="00407903"/>
    <w:rsid w:val="0041218B"/>
    <w:rsid w:val="0041269F"/>
    <w:rsid w:val="00414FE2"/>
    <w:rsid w:val="004159E4"/>
    <w:rsid w:val="00415D6F"/>
    <w:rsid w:val="004170A1"/>
    <w:rsid w:val="00417F2F"/>
    <w:rsid w:val="00420390"/>
    <w:rsid w:val="0042104F"/>
    <w:rsid w:val="004230BA"/>
    <w:rsid w:val="0042377C"/>
    <w:rsid w:val="00423CF6"/>
    <w:rsid w:val="00426DD7"/>
    <w:rsid w:val="0042749B"/>
    <w:rsid w:val="0043033C"/>
    <w:rsid w:val="00430503"/>
    <w:rsid w:val="00430993"/>
    <w:rsid w:val="00433D05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94E"/>
    <w:rsid w:val="00461498"/>
    <w:rsid w:val="00463633"/>
    <w:rsid w:val="0046376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309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AC3"/>
    <w:rsid w:val="004F28D8"/>
    <w:rsid w:val="004F4098"/>
    <w:rsid w:val="004F51C5"/>
    <w:rsid w:val="004F7BD4"/>
    <w:rsid w:val="00501FB7"/>
    <w:rsid w:val="00502935"/>
    <w:rsid w:val="00502B2F"/>
    <w:rsid w:val="00503550"/>
    <w:rsid w:val="00503696"/>
    <w:rsid w:val="005047A1"/>
    <w:rsid w:val="00505B58"/>
    <w:rsid w:val="00505ED7"/>
    <w:rsid w:val="00506087"/>
    <w:rsid w:val="00506BD0"/>
    <w:rsid w:val="00506F89"/>
    <w:rsid w:val="005070D9"/>
    <w:rsid w:val="005077A2"/>
    <w:rsid w:val="00510DA9"/>
    <w:rsid w:val="0051136C"/>
    <w:rsid w:val="0051227D"/>
    <w:rsid w:val="00512A2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61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0C8"/>
    <w:rsid w:val="00565433"/>
    <w:rsid w:val="00566180"/>
    <w:rsid w:val="00567FF1"/>
    <w:rsid w:val="005704DF"/>
    <w:rsid w:val="00570547"/>
    <w:rsid w:val="00572C8C"/>
    <w:rsid w:val="00574728"/>
    <w:rsid w:val="00575B34"/>
    <w:rsid w:val="005764F4"/>
    <w:rsid w:val="005775EE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08B"/>
    <w:rsid w:val="005B456A"/>
    <w:rsid w:val="005B457F"/>
    <w:rsid w:val="005B73ED"/>
    <w:rsid w:val="005B790A"/>
    <w:rsid w:val="005C2D4D"/>
    <w:rsid w:val="005C4CFA"/>
    <w:rsid w:val="005C4FCB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5"/>
    <w:rsid w:val="0060507C"/>
    <w:rsid w:val="00606B93"/>
    <w:rsid w:val="00607110"/>
    <w:rsid w:val="006076B1"/>
    <w:rsid w:val="006123F5"/>
    <w:rsid w:val="00612D41"/>
    <w:rsid w:val="00612FA1"/>
    <w:rsid w:val="0061303A"/>
    <w:rsid w:val="00613499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099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815"/>
    <w:rsid w:val="006469AE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B9"/>
    <w:rsid w:val="00665B93"/>
    <w:rsid w:val="00666498"/>
    <w:rsid w:val="00667217"/>
    <w:rsid w:val="006679F6"/>
    <w:rsid w:val="00670C4E"/>
    <w:rsid w:val="00670F31"/>
    <w:rsid w:val="0067113E"/>
    <w:rsid w:val="006719ED"/>
    <w:rsid w:val="00671C2B"/>
    <w:rsid w:val="00674C68"/>
    <w:rsid w:val="00675CE1"/>
    <w:rsid w:val="006762E7"/>
    <w:rsid w:val="006806FD"/>
    <w:rsid w:val="006818CB"/>
    <w:rsid w:val="00682910"/>
    <w:rsid w:val="00683332"/>
    <w:rsid w:val="00685DBB"/>
    <w:rsid w:val="00686A86"/>
    <w:rsid w:val="00687012"/>
    <w:rsid w:val="00687154"/>
    <w:rsid w:val="0068795D"/>
    <w:rsid w:val="00687BE0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B0"/>
    <w:rsid w:val="006B1653"/>
    <w:rsid w:val="006B1C3F"/>
    <w:rsid w:val="006B2F0A"/>
    <w:rsid w:val="006B37F1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65"/>
    <w:rsid w:val="006C3F0D"/>
    <w:rsid w:val="006C40FC"/>
    <w:rsid w:val="006C43D0"/>
    <w:rsid w:val="006C4AF0"/>
    <w:rsid w:val="006C6FE6"/>
    <w:rsid w:val="006D1515"/>
    <w:rsid w:val="006D1D56"/>
    <w:rsid w:val="006D24C8"/>
    <w:rsid w:val="006D2800"/>
    <w:rsid w:val="006D3F29"/>
    <w:rsid w:val="006D420E"/>
    <w:rsid w:val="006D46EF"/>
    <w:rsid w:val="006D5453"/>
    <w:rsid w:val="006D5C77"/>
    <w:rsid w:val="006D6FD1"/>
    <w:rsid w:val="006E1851"/>
    <w:rsid w:val="006E1C9E"/>
    <w:rsid w:val="006E36B9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6D4B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16"/>
    <w:rsid w:val="00736855"/>
    <w:rsid w:val="00736D2E"/>
    <w:rsid w:val="007409F5"/>
    <w:rsid w:val="00741535"/>
    <w:rsid w:val="00742CE9"/>
    <w:rsid w:val="007434A0"/>
    <w:rsid w:val="00743B5B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37A"/>
    <w:rsid w:val="007577AA"/>
    <w:rsid w:val="007619A8"/>
    <w:rsid w:val="0076374A"/>
    <w:rsid w:val="007648FB"/>
    <w:rsid w:val="00765344"/>
    <w:rsid w:val="00770B8F"/>
    <w:rsid w:val="00770DA1"/>
    <w:rsid w:val="00771BFA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26B"/>
    <w:rsid w:val="007853C8"/>
    <w:rsid w:val="00787A82"/>
    <w:rsid w:val="00787AEC"/>
    <w:rsid w:val="00787AFA"/>
    <w:rsid w:val="00787F45"/>
    <w:rsid w:val="0079043C"/>
    <w:rsid w:val="00790808"/>
    <w:rsid w:val="00791A9F"/>
    <w:rsid w:val="00793020"/>
    <w:rsid w:val="00794277"/>
    <w:rsid w:val="00795B0D"/>
    <w:rsid w:val="007963D8"/>
    <w:rsid w:val="0079672D"/>
    <w:rsid w:val="00796E34"/>
    <w:rsid w:val="00797C99"/>
    <w:rsid w:val="007A06EF"/>
    <w:rsid w:val="007A13F7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C1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8AB"/>
    <w:rsid w:val="007E4015"/>
    <w:rsid w:val="007E5319"/>
    <w:rsid w:val="007E666B"/>
    <w:rsid w:val="007E757F"/>
    <w:rsid w:val="007E7853"/>
    <w:rsid w:val="007E790E"/>
    <w:rsid w:val="007F1971"/>
    <w:rsid w:val="007F283B"/>
    <w:rsid w:val="007F4090"/>
    <w:rsid w:val="00800AFF"/>
    <w:rsid w:val="00801D27"/>
    <w:rsid w:val="00801FD5"/>
    <w:rsid w:val="00802A48"/>
    <w:rsid w:val="00803A5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81B"/>
    <w:rsid w:val="00827641"/>
    <w:rsid w:val="00827E62"/>
    <w:rsid w:val="00830B6F"/>
    <w:rsid w:val="00830C99"/>
    <w:rsid w:val="00831B9F"/>
    <w:rsid w:val="008333A9"/>
    <w:rsid w:val="00834525"/>
    <w:rsid w:val="008360BC"/>
    <w:rsid w:val="00840B2B"/>
    <w:rsid w:val="00840BB5"/>
    <w:rsid w:val="0084219E"/>
    <w:rsid w:val="008426FB"/>
    <w:rsid w:val="008447C0"/>
    <w:rsid w:val="008459C2"/>
    <w:rsid w:val="00846CAD"/>
    <w:rsid w:val="00847AD9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2C"/>
    <w:rsid w:val="00894632"/>
    <w:rsid w:val="008958BE"/>
    <w:rsid w:val="00895B4E"/>
    <w:rsid w:val="00896394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F87"/>
    <w:rsid w:val="008B2AB3"/>
    <w:rsid w:val="008B4FE9"/>
    <w:rsid w:val="008B50C4"/>
    <w:rsid w:val="008B5BAD"/>
    <w:rsid w:val="008B63ED"/>
    <w:rsid w:val="008B727B"/>
    <w:rsid w:val="008B7E45"/>
    <w:rsid w:val="008C0526"/>
    <w:rsid w:val="008C0AF2"/>
    <w:rsid w:val="008C2553"/>
    <w:rsid w:val="008C276D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D47"/>
    <w:rsid w:val="008F755E"/>
    <w:rsid w:val="008F7798"/>
    <w:rsid w:val="008F797F"/>
    <w:rsid w:val="00900CC6"/>
    <w:rsid w:val="009047F7"/>
    <w:rsid w:val="00904FE5"/>
    <w:rsid w:val="0090770C"/>
    <w:rsid w:val="0091331F"/>
    <w:rsid w:val="009133ED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885"/>
    <w:rsid w:val="00931F8D"/>
    <w:rsid w:val="00932744"/>
    <w:rsid w:val="00936C72"/>
    <w:rsid w:val="009404D6"/>
    <w:rsid w:val="00941521"/>
    <w:rsid w:val="0094212D"/>
    <w:rsid w:val="009472A7"/>
    <w:rsid w:val="00950290"/>
    <w:rsid w:val="00952B27"/>
    <w:rsid w:val="00955DE0"/>
    <w:rsid w:val="0095782D"/>
    <w:rsid w:val="009618E7"/>
    <w:rsid w:val="00962079"/>
    <w:rsid w:val="00962249"/>
    <w:rsid w:val="0096271A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ABF"/>
    <w:rsid w:val="0097782B"/>
    <w:rsid w:val="00980963"/>
    <w:rsid w:val="00980B4F"/>
    <w:rsid w:val="009820C4"/>
    <w:rsid w:val="0098305C"/>
    <w:rsid w:val="009843FD"/>
    <w:rsid w:val="00984609"/>
    <w:rsid w:val="009846DD"/>
    <w:rsid w:val="0098608E"/>
    <w:rsid w:val="009874C2"/>
    <w:rsid w:val="009917BE"/>
    <w:rsid w:val="00992B93"/>
    <w:rsid w:val="00992CEB"/>
    <w:rsid w:val="00993300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41C"/>
    <w:rsid w:val="009B7EDD"/>
    <w:rsid w:val="009C053D"/>
    <w:rsid w:val="009C1AE3"/>
    <w:rsid w:val="009C3970"/>
    <w:rsid w:val="009C3D49"/>
    <w:rsid w:val="009C76DB"/>
    <w:rsid w:val="009D200C"/>
    <w:rsid w:val="009D21AD"/>
    <w:rsid w:val="009D31C0"/>
    <w:rsid w:val="009D38A4"/>
    <w:rsid w:val="009D559C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B66"/>
    <w:rsid w:val="009F728A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571"/>
    <w:rsid w:val="00A2295B"/>
    <w:rsid w:val="00A22F19"/>
    <w:rsid w:val="00A24083"/>
    <w:rsid w:val="00A25584"/>
    <w:rsid w:val="00A2697D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04F"/>
    <w:rsid w:val="00A44837"/>
    <w:rsid w:val="00A44A9A"/>
    <w:rsid w:val="00A4659B"/>
    <w:rsid w:val="00A465AC"/>
    <w:rsid w:val="00A46781"/>
    <w:rsid w:val="00A502E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6E6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7E7"/>
    <w:rsid w:val="00A95B44"/>
    <w:rsid w:val="00A9643D"/>
    <w:rsid w:val="00A9694F"/>
    <w:rsid w:val="00A96E3C"/>
    <w:rsid w:val="00AA0BCE"/>
    <w:rsid w:val="00AA1AB8"/>
    <w:rsid w:val="00AA2B8D"/>
    <w:rsid w:val="00AA3B97"/>
    <w:rsid w:val="00AA6859"/>
    <w:rsid w:val="00AB226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018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2"/>
    <w:rsid w:val="00B0232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BA8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B1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2A4"/>
    <w:rsid w:val="00B90982"/>
    <w:rsid w:val="00B90AA9"/>
    <w:rsid w:val="00B92423"/>
    <w:rsid w:val="00B9305D"/>
    <w:rsid w:val="00B93496"/>
    <w:rsid w:val="00B94C72"/>
    <w:rsid w:val="00B94FDD"/>
    <w:rsid w:val="00B95EF7"/>
    <w:rsid w:val="00B9606D"/>
    <w:rsid w:val="00BA0004"/>
    <w:rsid w:val="00BA421A"/>
    <w:rsid w:val="00BA42AE"/>
    <w:rsid w:val="00BA486A"/>
    <w:rsid w:val="00BA6EB4"/>
    <w:rsid w:val="00BA7C3D"/>
    <w:rsid w:val="00BB00B4"/>
    <w:rsid w:val="00BB18F4"/>
    <w:rsid w:val="00BB3238"/>
    <w:rsid w:val="00BB566E"/>
    <w:rsid w:val="00BB6882"/>
    <w:rsid w:val="00BB6943"/>
    <w:rsid w:val="00BB6CFD"/>
    <w:rsid w:val="00BB6E84"/>
    <w:rsid w:val="00BB7103"/>
    <w:rsid w:val="00BC0178"/>
    <w:rsid w:val="00BC02C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3B3"/>
    <w:rsid w:val="00BD685E"/>
    <w:rsid w:val="00BD69CB"/>
    <w:rsid w:val="00BE0630"/>
    <w:rsid w:val="00BE0BB2"/>
    <w:rsid w:val="00BE209A"/>
    <w:rsid w:val="00BE4087"/>
    <w:rsid w:val="00BE4590"/>
    <w:rsid w:val="00BE4C68"/>
    <w:rsid w:val="00BE6356"/>
    <w:rsid w:val="00BE73D0"/>
    <w:rsid w:val="00BE7F83"/>
    <w:rsid w:val="00BF0C99"/>
    <w:rsid w:val="00BF445B"/>
    <w:rsid w:val="00BF5049"/>
    <w:rsid w:val="00BF671A"/>
    <w:rsid w:val="00BF6F89"/>
    <w:rsid w:val="00C00EBD"/>
    <w:rsid w:val="00C04275"/>
    <w:rsid w:val="00C068D2"/>
    <w:rsid w:val="00C1236B"/>
    <w:rsid w:val="00C13D15"/>
    <w:rsid w:val="00C13F27"/>
    <w:rsid w:val="00C15814"/>
    <w:rsid w:val="00C170F5"/>
    <w:rsid w:val="00C175C2"/>
    <w:rsid w:val="00C17A27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8C3"/>
    <w:rsid w:val="00C3573B"/>
    <w:rsid w:val="00C3713F"/>
    <w:rsid w:val="00C40103"/>
    <w:rsid w:val="00C452A8"/>
    <w:rsid w:val="00C4675C"/>
    <w:rsid w:val="00C47090"/>
    <w:rsid w:val="00C47F70"/>
    <w:rsid w:val="00C501FE"/>
    <w:rsid w:val="00C518AE"/>
    <w:rsid w:val="00C5238E"/>
    <w:rsid w:val="00C53930"/>
    <w:rsid w:val="00C563B7"/>
    <w:rsid w:val="00C57DCB"/>
    <w:rsid w:val="00C57DF5"/>
    <w:rsid w:val="00C6077F"/>
    <w:rsid w:val="00C62738"/>
    <w:rsid w:val="00C63AB8"/>
    <w:rsid w:val="00C63CD2"/>
    <w:rsid w:val="00C65A6C"/>
    <w:rsid w:val="00C66634"/>
    <w:rsid w:val="00C66FB3"/>
    <w:rsid w:val="00C7090B"/>
    <w:rsid w:val="00C70AD9"/>
    <w:rsid w:val="00C70EB1"/>
    <w:rsid w:val="00C72AF8"/>
    <w:rsid w:val="00C73319"/>
    <w:rsid w:val="00C76287"/>
    <w:rsid w:val="00C77304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9C5"/>
    <w:rsid w:val="00CA0600"/>
    <w:rsid w:val="00CA1629"/>
    <w:rsid w:val="00CA25A1"/>
    <w:rsid w:val="00CA29C3"/>
    <w:rsid w:val="00CA34FC"/>
    <w:rsid w:val="00CA351B"/>
    <w:rsid w:val="00CA494B"/>
    <w:rsid w:val="00CA4DC9"/>
    <w:rsid w:val="00CA6DBD"/>
    <w:rsid w:val="00CA7A7E"/>
    <w:rsid w:val="00CB0C80"/>
    <w:rsid w:val="00CB0EA4"/>
    <w:rsid w:val="00CB139B"/>
    <w:rsid w:val="00CB395E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AFC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19"/>
    <w:rsid w:val="00D82ACE"/>
    <w:rsid w:val="00D83357"/>
    <w:rsid w:val="00D83D17"/>
    <w:rsid w:val="00D843ED"/>
    <w:rsid w:val="00D8481B"/>
    <w:rsid w:val="00D865D3"/>
    <w:rsid w:val="00D87541"/>
    <w:rsid w:val="00D87770"/>
    <w:rsid w:val="00D910F8"/>
    <w:rsid w:val="00D9178C"/>
    <w:rsid w:val="00D91F3B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00B"/>
    <w:rsid w:val="00DD0B77"/>
    <w:rsid w:val="00DD1E86"/>
    <w:rsid w:val="00DD2604"/>
    <w:rsid w:val="00DD3702"/>
    <w:rsid w:val="00DD4133"/>
    <w:rsid w:val="00DD41A0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C6A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364"/>
    <w:rsid w:val="00E12DED"/>
    <w:rsid w:val="00E1385D"/>
    <w:rsid w:val="00E14449"/>
    <w:rsid w:val="00E1445D"/>
    <w:rsid w:val="00E15EFB"/>
    <w:rsid w:val="00E163DD"/>
    <w:rsid w:val="00E20F1B"/>
    <w:rsid w:val="00E21417"/>
    <w:rsid w:val="00E226EC"/>
    <w:rsid w:val="00E23471"/>
    <w:rsid w:val="00E24DB9"/>
    <w:rsid w:val="00E24F41"/>
    <w:rsid w:val="00E25846"/>
    <w:rsid w:val="00E302E0"/>
    <w:rsid w:val="00E319D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D70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715"/>
    <w:rsid w:val="00EB0D4C"/>
    <w:rsid w:val="00EB0F32"/>
    <w:rsid w:val="00EB0FEE"/>
    <w:rsid w:val="00EB1284"/>
    <w:rsid w:val="00EB1F9D"/>
    <w:rsid w:val="00EB39DC"/>
    <w:rsid w:val="00EB4105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09D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47C"/>
    <w:rsid w:val="00EE4FBC"/>
    <w:rsid w:val="00EE5B65"/>
    <w:rsid w:val="00EE67EB"/>
    <w:rsid w:val="00EE6F43"/>
    <w:rsid w:val="00EE7D29"/>
    <w:rsid w:val="00EF0551"/>
    <w:rsid w:val="00EF1004"/>
    <w:rsid w:val="00EF1AF4"/>
    <w:rsid w:val="00EF27D3"/>
    <w:rsid w:val="00EF4101"/>
    <w:rsid w:val="00EF4585"/>
    <w:rsid w:val="00EF50E4"/>
    <w:rsid w:val="00EF513A"/>
    <w:rsid w:val="00F00355"/>
    <w:rsid w:val="00F0189F"/>
    <w:rsid w:val="00F02BA8"/>
    <w:rsid w:val="00F037B6"/>
    <w:rsid w:val="00F04251"/>
    <w:rsid w:val="00F054A5"/>
    <w:rsid w:val="00F05C11"/>
    <w:rsid w:val="00F05FAC"/>
    <w:rsid w:val="00F06523"/>
    <w:rsid w:val="00F066F1"/>
    <w:rsid w:val="00F10562"/>
    <w:rsid w:val="00F10D08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623"/>
    <w:rsid w:val="00F21F60"/>
    <w:rsid w:val="00F24650"/>
    <w:rsid w:val="00F2471D"/>
    <w:rsid w:val="00F25A19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0DE"/>
    <w:rsid w:val="00F4054C"/>
    <w:rsid w:val="00F411F3"/>
    <w:rsid w:val="00F423F5"/>
    <w:rsid w:val="00F46CE2"/>
    <w:rsid w:val="00F46D9C"/>
    <w:rsid w:val="00F51B70"/>
    <w:rsid w:val="00F52121"/>
    <w:rsid w:val="00F534D3"/>
    <w:rsid w:val="00F56DB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93C"/>
    <w:rsid w:val="00F73596"/>
    <w:rsid w:val="00F7436B"/>
    <w:rsid w:val="00F76470"/>
    <w:rsid w:val="00F800BB"/>
    <w:rsid w:val="00F81FFF"/>
    <w:rsid w:val="00F8222E"/>
    <w:rsid w:val="00F823DC"/>
    <w:rsid w:val="00F83896"/>
    <w:rsid w:val="00F84E6D"/>
    <w:rsid w:val="00F85180"/>
    <w:rsid w:val="00F865FB"/>
    <w:rsid w:val="00F90422"/>
    <w:rsid w:val="00F944F1"/>
    <w:rsid w:val="00F974F9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43"/>
    <w:rsid w:val="00FC0367"/>
    <w:rsid w:val="00FC0ED1"/>
    <w:rsid w:val="00FC14DA"/>
    <w:rsid w:val="00FC1B51"/>
    <w:rsid w:val="00FC2675"/>
    <w:rsid w:val="00FC3678"/>
    <w:rsid w:val="00FC606E"/>
    <w:rsid w:val="00FC69F1"/>
    <w:rsid w:val="00FC7C6D"/>
    <w:rsid w:val="00FD019B"/>
    <w:rsid w:val="00FD1A6C"/>
    <w:rsid w:val="00FD26E1"/>
    <w:rsid w:val="00FD36B9"/>
    <w:rsid w:val="00FD43B3"/>
    <w:rsid w:val="00FD488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3A68966E"/>
  <w15:docId w15:val="{9AA4D59C-B5B6-4784-8264-F13CB165B1D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9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xl63" w:customStyle="true">
    <w:name w:val="xl63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00CCFF"/>
      <w:spacing w:before="100" w:beforeAutospacing="true" w:after="100" w:afterAutospacing="true"/>
      <w:jc w:val="center"/>
    </w:pPr>
    <w:rPr>
      <w:rFonts w:eastAsia="Times New Roman" w:cs="Times New Roman"/>
      <w:b/>
      <w:bCs/>
      <w:lang w:eastAsia="hr-HR"/>
    </w:rPr>
  </w:style>
  <w:style w:type="paragraph" w:styleId="xl64" w:customStyle="true">
    <w:name w:val="xl64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5" w:customStyle="true">
    <w:name w:val="xl65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6" w:customStyle="true">
    <w:name w:val="xl66"/>
    <w:basedOn w:val="Normal"/>
    <w:rsid w:val="00B60B1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7" w:customStyle="true">
    <w:name w:val="xl67"/>
    <w:basedOn w:val="Normal"/>
    <w:rsid w:val="00B60B15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8" w:customStyle="true">
    <w:name w:val="xl68"/>
    <w:basedOn w:val="Normal"/>
    <w:rsid w:val="00E24DB9"/>
    <w:pP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xl69" w:customStyle="true">
    <w:name w:val="xl69"/>
    <w:basedOn w:val="Normal"/>
    <w:rsid w:val="00E24DB9"/>
    <w:pPr>
      <w:pBdr>
        <w:bottom w:val="single" w:color="000000" w:sz="4" w:space="0"/>
        <w:right w:val="single" w:color="000000" w:sz="4" w:space="0"/>
      </w:pBdr>
      <w:shd w:val="clear" w:color="000000" w:fill="00CCFF"/>
      <w:spacing w:before="100" w:beforeAutospacing="true" w:after="100" w:afterAutospacing="true"/>
      <w:jc w:val="center"/>
      <w:textAlignment w:val="center"/>
    </w:pPr>
    <w:rPr>
      <w:rFonts w:ascii="Arial" w:hAnsi="Arial" w:eastAsia="Times New Roman" w:cs="Arial"/>
      <w:b/>
      <w:bCs/>
      <w:sz w:val="12"/>
      <w:szCs w:val="12"/>
      <w:lang w:eastAsia="hr-HR"/>
    </w:rPr>
  </w:style>
  <w:style w:type="paragraph" w:styleId="xl70" w:customStyle="true">
    <w:name w:val="xl70"/>
    <w:basedOn w:val="Normal"/>
    <w:rsid w:val="00E24DB9"/>
    <w:pPr>
      <w:spacing w:before="100" w:beforeAutospacing="true" w:after="100" w:afterAutospacing="true"/>
    </w:pPr>
    <w:rPr>
      <w:rFonts w:ascii="Arial" w:hAnsi="Arial" w:eastAsia="Times New Roman" w:cs="Arial"/>
      <w:sz w:val="12"/>
      <w:szCs w:val="12"/>
      <w:lang w:eastAsia="hr-HR"/>
    </w:rPr>
  </w:style>
  <w:style w:type="numbering" w:styleId="Bezpopisa1" w:customStyle="true">
    <w:name w:val="Bez popisa1"/>
    <w:next w:val="Bezpopisa"/>
    <w:uiPriority w:val="99"/>
    <w:semiHidden/>
    <w:unhideWhenUsed/>
    <w:rsid w:val="00E24DB9"/>
  </w:style>
  <w:style w:type="paragraph" w:styleId="xl71" w:customStyle="true">
    <w:name w:val="xl71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2" w:customStyle="true">
    <w:name w:val="xl72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3" w:customStyle="true">
    <w:name w:val="xl73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font5" w:customStyle="true">
    <w:name w:val="font5"/>
    <w:basedOn w:val="Normal"/>
    <w:rsid w:val="004230BA"/>
    <w:pPr>
      <w:spacing w:before="100" w:beforeAutospacing="true" w:after="100" w:afterAutospacing="true"/>
    </w:pPr>
    <w:rPr>
      <w:rFonts w:eastAsia="Times New Roman" w:cs="Times New Roman"/>
      <w:b/>
      <w:bCs/>
      <w:sz w:val="16"/>
      <w:szCs w:val="16"/>
      <w:lang w:eastAsia="hr-HR"/>
    </w:rPr>
  </w:style>
  <w:style w:type="paragraph" w:styleId="xl74" w:customStyle="true">
    <w:name w:val="xl74"/>
    <w:basedOn w:val="Normal"/>
    <w:rsid w:val="004230B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 w:cs="Times New Roman"/>
      <w:sz w:val="16"/>
      <w:szCs w:val="16"/>
      <w:lang w:eastAsia="hr-HR"/>
    </w:rPr>
  </w:style>
  <w:style w:type="paragraph" w:styleId="xl75" w:customStyle="true">
    <w:name w:val="xl75"/>
    <w:basedOn w:val="Normal"/>
    <w:rsid w:val="004230B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eastAsia="Times New Roman" w:cs="Times New Roman"/>
      <w:sz w:val="12"/>
      <w:szCs w:val="12"/>
      <w:lang w:eastAsia="hr-HR"/>
    </w:rPr>
  </w:style>
  <w:style w:type="paragraph" w:styleId="xl76" w:customStyle="true">
    <w:name w:val="xl76"/>
    <w:basedOn w:val="Normal"/>
    <w:rsid w:val="004230B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 w:cs="Times New Roman"/>
      <w:sz w:val="12"/>
      <w:szCs w:val="12"/>
      <w:lang w:eastAsia="hr-HR"/>
    </w:rPr>
  </w:style>
  <w:style w:type="paragraph" w:styleId="xl77" w:customStyle="true">
    <w:name w:val="xl77"/>
    <w:basedOn w:val="Normal"/>
    <w:rsid w:val="004230B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 w:cs="Times New Roman"/>
      <w:sz w:val="12"/>
      <w:szCs w:val="12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96271A"/>
  </w:style>
  <w:style w:type="paragraph" w:styleId="msonormal0" w:customStyle="true">
    <w:name w:val="msonormal"/>
    <w:basedOn w:val="Normal"/>
    <w:rsid w:val="0096271A"/>
    <w:pP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font0" w:customStyle="true">
    <w:name w:val="font0"/>
    <w:basedOn w:val="Normal"/>
    <w:rsid w:val="0096271A"/>
    <w:pPr>
      <w:spacing w:before="100" w:beforeAutospacing="true" w:after="100" w:afterAutospacing="true"/>
    </w:pPr>
    <w:rPr>
      <w:rFonts w:ascii="Arial" w:hAnsi="Arial" w:eastAsia="Times New Roman" w:cs="Arial"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92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8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91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3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3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12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306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004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502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251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2017.</izvorni_sadrzaj>
    <derivirana_varijabla naziv="DomainObject.StvarniPocetakDatum_1">21. travnja 2017.</derivirana_varijabla>
  </DomainObject.StvarniPocetakDatum>
  <DomainObject.StvarniZavrsetakDatum>
    <izvorni_sadrzaj>21. travnja 2017.</izvorni_sadrzaj>
    <derivirana_varijabla naziv="DomainObject.StvarniZavrsetakDatum_1">21. travnja 2017.</derivirana_varijabla>
  </DomainObject.StvarniZavrsetakDatum>
  <DomainObject.PlaniraniZavrsetakDatum>
    <izvorni_sadrzaj>21. travnja 2017.</izvorni_sadrzaj>
    <derivirana_varijabla naziv="DomainObject.PlaniraniZavrsetakDatum_1">21. travnja 2017.</derivirana_varijabla>
  </DomainObject.PlaniraniZavrsetakDatum>
  <DomainObject.PlaniraniPocetakDatum>
    <izvorni_sadrzaj>21. travnja 2017.</izvorni_sadrzaj>
    <derivirana_varijabla naziv="DomainObject.PlaniraniPocetakDatum_1">21. travnja 2017.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14</izvorni_sadrzaj>
    <derivirana_varijabla naziv="DomainObject.Zapisnik.BrojStranica_1">14</derivirana_varijabla>
  </DomainObject.Zapisnik.BrojStranica>
  <DomainObject.Zapisnik.DatumKreiranja>
    <izvorni_sadrzaj>21. travnja 2017.</izvorni_sadrzaj>
    <derivirana_varijabla naziv="DomainObject.Zapisnik.DatumKreiranja_1">21.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St-15/2017-18</izvorni_sadrzaj>
    <derivirana_varijabla naziv="DomainObject.Zapisnik.Oznaka_1">St-15/2017-18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St-15/2017-18</izvorni_sadrzaj>
    <derivirana_varijabla naziv="DomainObject.PoslovniBrojDokumenta_1">St-15/2017-18</derivirana_varijabla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</izvorni_sadrzaj>
    <derivirana_varijabla naziv="DomainObject.Predmet.SudioniciListNaziv_1">
      <item>Genus društvo s ograničenom odgovornošću za usluge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</izvorni_sadrzaj>
    <derivirana_varijabla naziv="DomainObject.Predmet.SudioniciListAdressOIB_1">
      <item>Genus društvo s ograničenom odgovornošću za usluge, OIB 53374719414, Ivana Kukuljevića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D7F1C-F8F5-40D1-9C40-4C8465FA4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21</properties:Pages>
  <properties:Words>5060</properties:Words>
  <properties:Characters>28843</properties:Characters>
  <properties:Lines>240</properties:Lines>
  <properties:Paragraphs>67</properties:Paragraphs>
  <properties:TotalTime>1139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33836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Nikolina Šobak</cp:lastModifiedBy>
  <cp:lastPrinted>2021-06-08T08:59:00Z</cp:lastPrinted>
  <dcterms:modified xmlns:xsi="http://www.w3.org/2001/XMLSchema-instance" xsi:type="dcterms:W3CDTF">2021-06-08T09:20:00Z</dcterms:modified>
  <cp:revision>188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26</vt:i4>
  </prop:property>
  <prop:property fmtid="{D5CDD505-2E9C-101B-9397-08002B2CF9AE}" pid="5" name="Naslov">
    <vt:lpwstr>St-15/2017-18 / Zapisnik - Ročište radi ispitivanja tražbina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